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iff" ContentType="image/tiff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72FD9B9" w14:textId="668E039A" w:rsidR="006918BA" w:rsidRDefault="006179C2">
      <w:pPr>
        <w:spacing w:after="0" w:line="259" w:lineRule="auto"/>
        <w:ind w:left="-1440" w:right="8633" w:firstLine="0"/>
      </w:pPr>
      <w:r>
        <w:rPr>
          <w:rFonts w:ascii="Calibri" w:eastAsia="Calibri" w:hAnsi="Calibri" w:cs="Calibri"/>
          <w:noProof/>
          <w:color w:val="A7BF39"/>
        </w:rPr>
        <mc:AlternateContent>
          <mc:Choice Requires="wpg">
            <w:drawing>
              <wp:anchor distT="0" distB="0" distL="114300" distR="114300" simplePos="0" relativeHeight="251710464" behindDoc="1" locked="0" layoutInCell="1" allowOverlap="1" wp14:anchorId="18C23BD6" wp14:editId="0114BC63">
                <wp:simplePos x="0" y="0"/>
                <wp:positionH relativeFrom="column">
                  <wp:posOffset>3396946</wp:posOffset>
                </wp:positionH>
                <wp:positionV relativeFrom="paragraph">
                  <wp:posOffset>8292714</wp:posOffset>
                </wp:positionV>
                <wp:extent cx="1940119" cy="537462"/>
                <wp:effectExtent l="0" t="0" r="3175" b="0"/>
                <wp:wrapNone/>
                <wp:docPr id="26" name="Group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40119" cy="537462"/>
                          <a:chOff x="0" y="0"/>
                          <a:chExt cx="2454910" cy="680085"/>
                        </a:xfrm>
                      </wpg:grpSpPr>
                      <pic:pic xmlns:pic="http://schemas.openxmlformats.org/drawingml/2006/picture">
                        <pic:nvPicPr>
                          <pic:cNvPr id="18" name="image1.jpe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8835" cy="68008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5" name="image2.jpeg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17600" y="95250"/>
                            <a:ext cx="1337310" cy="50165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DC44042" id="Group 26" o:spid="_x0000_s1026" style="position:absolute;margin-left:267.5pt;margin-top:652.95pt;width:152.75pt;height:42.3pt;z-index:-251606016;mso-width-relative:margin;mso-height-relative:margin" coordsize="24549,680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1.jpeg" o:spid="_x0000_s1027" type="#_x0000_t75" style="position:absolute;width:8388;height:68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">
                  <v:imagedata r:id="rId13" o:title=""/>
                </v:shape>
                <v:shape id="image2.jpeg" o:spid="_x0000_s1028" type="#_x0000_t75" style="position:absolute;left:11176;top:952;width:13373;height:50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">
                  <v:imagedata r:id="rId14" o:title=""/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37088" behindDoc="0" locked="0" layoutInCell="1" allowOverlap="1" wp14:anchorId="7312F771" wp14:editId="09C76144">
            <wp:simplePos x="0" y="0"/>
            <wp:positionH relativeFrom="column">
              <wp:posOffset>5613207</wp:posOffset>
            </wp:positionH>
            <wp:positionV relativeFrom="paragraph">
              <wp:posOffset>8324850</wp:posOffset>
            </wp:positionV>
            <wp:extent cx="707520" cy="396572"/>
            <wp:effectExtent l="0" t="0" r="0" b="3810"/>
            <wp:wrapNone/>
            <wp:docPr id="15" name="Picture 14" descr="A picture containing text, clipart, vector graphics, sign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DA04E40B-7111-46C2-88B2-0BDCC71F42F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4" descr="A picture containing text, clipart, vector graphics, sign&#10;&#10;Description automatically generated">
                      <a:extLst>
                        <a:ext uri="{FF2B5EF4-FFF2-40B4-BE49-F238E27FC236}">
                          <a16:creationId xmlns:a16="http://schemas.microsoft.com/office/drawing/2014/main" id="{DA04E40B-7111-46C2-88B2-0BDCC71F42F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7520" cy="3965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21386" w:rsidRPr="00FA482A"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3A3FF652" wp14:editId="0057F945">
                <wp:simplePos x="0" y="0"/>
                <wp:positionH relativeFrom="page">
                  <wp:posOffset>3317435</wp:posOffset>
                </wp:positionH>
                <wp:positionV relativeFrom="paragraph">
                  <wp:posOffset>2086463</wp:posOffset>
                </wp:positionV>
                <wp:extent cx="2414905" cy="458470"/>
                <wp:effectExtent l="0" t="0" r="0" b="0"/>
                <wp:wrapTopAndBottom/>
                <wp:docPr id="21978" name="Rectangle 219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14905" cy="45847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734EC4E1" w14:textId="77777777" w:rsidR="00821386" w:rsidRPr="00821386" w:rsidRDefault="00821386" w:rsidP="008D504B">
                            <w:pPr>
                              <w:pStyle w:val="coversubtitle"/>
                              <w:rPr>
                                <w:sz w:val="32"/>
                                <w:szCs w:val="32"/>
                              </w:rPr>
                            </w:pPr>
                            <w:r w:rsidRPr="00821386">
                              <w:rPr>
                                <w:sz w:val="32"/>
                                <w:szCs w:val="32"/>
                              </w:rPr>
                              <w:t>Track 20</w:t>
                            </w:r>
                          </w:p>
                        </w:txbxContent>
                      </wps:txbx>
                      <wps:bodyPr horzOverflow="overflow" vert="horz" wrap="square" lIns="0" tIns="0" rIns="0" bIns="0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A3FF652" id="Rectangle 21978" o:spid="_x0000_s1026" style="position:absolute;left:0;text-align:left;margin-left:261.2pt;margin-top:164.3pt;width:190.15pt;height:36.1pt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" filled="f" stroked="f">
                <v:textbox inset="0,0,0,0">
                  <w:txbxContent>
                    <w:p w14:paraId="734EC4E1" w14:textId="77777777" w:rsidR="00821386" w:rsidRPr="00821386" w:rsidRDefault="00821386" w:rsidP="008D504B">
                      <w:pPr>
                        <w:pStyle w:val="coversubtitle"/>
                        <w:rPr>
                          <w:sz w:val="32"/>
                          <w:szCs w:val="32"/>
                        </w:rPr>
                      </w:pPr>
                      <w:r w:rsidRPr="00821386">
                        <w:rPr>
                          <w:sz w:val="32"/>
                          <w:szCs w:val="32"/>
                        </w:rPr>
                        <w:t>Track 20</w:t>
                      </w:r>
                    </w:p>
                  </w:txbxContent>
                </v:textbox>
                <w10:wrap type="topAndBottom" anchorx="page"/>
              </v:rect>
            </w:pict>
          </mc:Fallback>
        </mc:AlternateContent>
      </w:r>
      <w:r w:rsidR="00B15D1C">
        <w:rPr>
          <w:rFonts w:ascii="Calibri" w:eastAsia="Calibri" w:hAnsi="Calibri" w:cs="Calibri"/>
          <w:noProof/>
          <w:color w:val="A7BF39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36BB97E5" wp14:editId="2D1B7872">
                <wp:simplePos x="0" y="0"/>
                <wp:positionH relativeFrom="column">
                  <wp:posOffset>-99793</wp:posOffset>
                </wp:positionH>
                <wp:positionV relativeFrom="paragraph">
                  <wp:posOffset>7338207</wp:posOffset>
                </wp:positionV>
                <wp:extent cx="1879600" cy="527050"/>
                <wp:effectExtent l="0" t="0" r="0" b="0"/>
                <wp:wrapTopAndBottom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79600" cy="5270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1469875B" w14:textId="4BFAAD7A" w:rsidR="00821386" w:rsidRPr="00153EB4" w:rsidRDefault="00821386" w:rsidP="00B15D1C">
                            <w:pPr>
                              <w:pStyle w:val="coverdate"/>
                            </w:pPr>
                            <w:r>
                              <w:t>February 2021</w:t>
                            </w:r>
                          </w:p>
                        </w:txbxContent>
                      </wps:txbx>
                      <wps:bodyPr horzOverflow="overflow" vert="horz" wrap="square" lIns="0" tIns="0" rIns="0" bIns="0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6BB97E5" id="Rectangle 17" o:spid="_x0000_s1027" style="position:absolute;left:0;text-align:left;margin-left:-7.85pt;margin-top:577.8pt;width:148pt;height:41.5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" filled="f" stroked="f">
                <v:textbox inset="0,0,0,0">
                  <w:txbxContent>
                    <w:p w14:paraId="1469875B" w14:textId="4BFAAD7A" w:rsidR="00821386" w:rsidRPr="00153EB4" w:rsidRDefault="00821386" w:rsidP="00B15D1C">
                      <w:pPr>
                        <w:pStyle w:val="coverdate"/>
                      </w:pPr>
                      <w:r>
                        <w:t>February 2021</w:t>
                      </w:r>
                    </w:p>
                  </w:txbxContent>
                </v:textbox>
                <w10:wrap type="topAndBottom"/>
              </v:rect>
            </w:pict>
          </mc:Fallback>
        </mc:AlternateContent>
      </w:r>
      <w:r w:rsidR="00FA482A">
        <w:rPr>
          <w:rFonts w:ascii="Calibri" w:eastAsia="Calibri" w:hAnsi="Calibri" w:cs="Calibri"/>
          <w:noProof/>
          <w:color w:val="A7BF39"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2D18319E" wp14:editId="243DCB98">
                <wp:simplePos x="0" y="0"/>
                <wp:positionH relativeFrom="column">
                  <wp:posOffset>2381250</wp:posOffset>
                </wp:positionH>
                <wp:positionV relativeFrom="paragraph">
                  <wp:posOffset>679450</wp:posOffset>
                </wp:positionV>
                <wp:extent cx="4056380" cy="1460500"/>
                <wp:effectExtent l="0" t="0" r="0" b="0"/>
                <wp:wrapTopAndBottom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56380" cy="146050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63BF9318" w14:textId="77777777" w:rsidR="00821386" w:rsidRDefault="00821386" w:rsidP="00E82F77">
                            <w:pPr>
                              <w:pStyle w:val="covertitle"/>
                            </w:pPr>
                            <w:r>
                              <w:t>Training Curriculum</w:t>
                            </w:r>
                            <w:r w:rsidRPr="002714FC">
                              <w:t xml:space="preserve"> </w:t>
                            </w:r>
                            <w:r>
                              <w:t>for</w:t>
                            </w:r>
                            <w:r w:rsidRPr="002714FC">
                              <w:t xml:space="preserve"> the Integrated Approach to Family Planning Data Quality Assessment</w:t>
                            </w:r>
                          </w:p>
                          <w:p w14:paraId="477AE4A6" w14:textId="77777777" w:rsidR="00821386" w:rsidRPr="00153EB4" w:rsidRDefault="00821386" w:rsidP="00FC2B12">
                            <w:pPr>
                              <w:pStyle w:val="covertitle"/>
                            </w:pPr>
                          </w:p>
                          <w:p w14:paraId="50A2817B" w14:textId="77777777" w:rsidR="00821386" w:rsidRDefault="00821386"/>
                          <w:p w14:paraId="054E28F9" w14:textId="77777777" w:rsidR="00821386" w:rsidRDefault="00821386" w:rsidP="00E82F77">
                            <w:pPr>
                              <w:pStyle w:val="covertitle"/>
                            </w:pPr>
                            <w:r>
                              <w:t>Curriculum</w:t>
                            </w:r>
                            <w:r w:rsidRPr="002714FC">
                              <w:t xml:space="preserve"> </w:t>
                            </w:r>
                            <w:r>
                              <w:t>for</w:t>
                            </w:r>
                            <w:r w:rsidRPr="002714FC">
                              <w:t xml:space="preserve"> the Integrated Approach to Family Planning Data Quality Assessment</w:t>
                            </w:r>
                          </w:p>
                          <w:p w14:paraId="22869168" w14:textId="77777777" w:rsidR="00821386" w:rsidRPr="00153EB4" w:rsidRDefault="00821386" w:rsidP="00FC2B12">
                            <w:pPr>
                              <w:pStyle w:val="covertitle"/>
                            </w:pPr>
                          </w:p>
                          <w:p w14:paraId="1F84F80F" w14:textId="77777777" w:rsidR="00821386" w:rsidRDefault="00821386"/>
                          <w:p w14:paraId="46C7CDBC" w14:textId="77777777" w:rsidR="00821386" w:rsidRDefault="00821386" w:rsidP="00E82F77">
                            <w:pPr>
                              <w:pStyle w:val="covertitle"/>
                            </w:pPr>
                            <w:proofErr w:type="spellStart"/>
                            <w:r>
                              <w:t>urriculum</w:t>
                            </w:r>
                            <w:proofErr w:type="spellEnd"/>
                            <w:r w:rsidRPr="002714FC">
                              <w:t xml:space="preserve"> </w:t>
                            </w:r>
                            <w:r>
                              <w:t>for</w:t>
                            </w:r>
                            <w:r w:rsidRPr="002714FC">
                              <w:t xml:space="preserve"> the Integrated Approach to Family Planning Data Quality Assessment</w:t>
                            </w:r>
                          </w:p>
                          <w:p w14:paraId="7A2C73F8" w14:textId="77777777" w:rsidR="00821386" w:rsidRPr="00153EB4" w:rsidRDefault="00821386" w:rsidP="00FC2B12">
                            <w:pPr>
                              <w:pStyle w:val="covertitle"/>
                            </w:pPr>
                          </w:p>
                          <w:p w14:paraId="1669E6A9" w14:textId="77777777" w:rsidR="00821386" w:rsidRDefault="00821386"/>
                          <w:p w14:paraId="568BC689" w14:textId="6B2DC352" w:rsidR="00821386" w:rsidRDefault="00821386" w:rsidP="00E82F77">
                            <w:pPr>
                              <w:pStyle w:val="covertitle"/>
                            </w:pPr>
                            <w:r>
                              <w:t>Curriculum</w:t>
                            </w:r>
                            <w:r w:rsidRPr="002714FC">
                              <w:t xml:space="preserve"> </w:t>
                            </w:r>
                            <w:r>
                              <w:t>for</w:t>
                            </w:r>
                            <w:r w:rsidRPr="002714FC">
                              <w:t xml:space="preserve"> the Integrated Approach to Family Planning Data Quality Assessment</w:t>
                            </w:r>
                          </w:p>
                          <w:p w14:paraId="4B4C6B68" w14:textId="77777777" w:rsidR="00821386" w:rsidRPr="00153EB4" w:rsidRDefault="00821386" w:rsidP="00FC2B12">
                            <w:pPr>
                              <w:pStyle w:val="covertitle"/>
                            </w:pPr>
                          </w:p>
                        </w:txbxContent>
                      </wps:txbx>
                      <wps:bodyPr horzOverflow="overflow" vert="horz" wrap="square" lIns="0" tIns="0" rIns="0" bIns="0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18319E" id="Rectangle 9" o:spid="_x0000_s1028" style="position:absolute;left:0;text-align:left;margin-left:187.5pt;margin-top:53.5pt;width:319.4pt;height:115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" filled="f" stroked="f">
                <v:textbox inset="0,0,0,0">
                  <w:txbxContent>
                    <w:p w14:paraId="63BF9318" w14:textId="77777777" w:rsidR="00821386" w:rsidRDefault="00821386" w:rsidP="00E82F77">
                      <w:pPr>
                        <w:pStyle w:val="covertitle"/>
                      </w:pPr>
                      <w:r>
                        <w:t>Training Curriculum</w:t>
                      </w:r>
                      <w:r w:rsidRPr="002714FC">
                        <w:t xml:space="preserve"> </w:t>
                      </w:r>
                      <w:r>
                        <w:t>for</w:t>
                      </w:r>
                      <w:r w:rsidRPr="002714FC">
                        <w:t xml:space="preserve"> the Integrated Approach to Family Planning Data Quality Assessment</w:t>
                      </w:r>
                    </w:p>
                    <w:p w14:paraId="477AE4A6" w14:textId="77777777" w:rsidR="00821386" w:rsidRPr="00153EB4" w:rsidRDefault="00821386" w:rsidP="00FC2B12">
                      <w:pPr>
                        <w:pStyle w:val="covertitle"/>
                      </w:pPr>
                    </w:p>
                    <w:p w14:paraId="50A2817B" w14:textId="77777777" w:rsidR="00821386" w:rsidRDefault="00821386"/>
                    <w:p w14:paraId="054E28F9" w14:textId="77777777" w:rsidR="00821386" w:rsidRDefault="00821386" w:rsidP="00E82F77">
                      <w:pPr>
                        <w:pStyle w:val="covertitle"/>
                      </w:pPr>
                      <w:r>
                        <w:t>Curriculum</w:t>
                      </w:r>
                      <w:r w:rsidRPr="002714FC">
                        <w:t xml:space="preserve"> </w:t>
                      </w:r>
                      <w:r>
                        <w:t>for</w:t>
                      </w:r>
                      <w:r w:rsidRPr="002714FC">
                        <w:t xml:space="preserve"> the Integrated Approach to Family Planning Data Quality Assessment</w:t>
                      </w:r>
                    </w:p>
                    <w:p w14:paraId="22869168" w14:textId="77777777" w:rsidR="00821386" w:rsidRPr="00153EB4" w:rsidRDefault="00821386" w:rsidP="00FC2B12">
                      <w:pPr>
                        <w:pStyle w:val="covertitle"/>
                      </w:pPr>
                    </w:p>
                    <w:p w14:paraId="1F84F80F" w14:textId="77777777" w:rsidR="00821386" w:rsidRDefault="00821386"/>
                    <w:p w14:paraId="46C7CDBC" w14:textId="77777777" w:rsidR="00821386" w:rsidRDefault="00821386" w:rsidP="00E82F77">
                      <w:pPr>
                        <w:pStyle w:val="covertitle"/>
                      </w:pPr>
                      <w:proofErr w:type="spellStart"/>
                      <w:r>
                        <w:t>urriculum</w:t>
                      </w:r>
                      <w:proofErr w:type="spellEnd"/>
                      <w:r w:rsidRPr="002714FC">
                        <w:t xml:space="preserve"> </w:t>
                      </w:r>
                      <w:r>
                        <w:t>for</w:t>
                      </w:r>
                      <w:r w:rsidRPr="002714FC">
                        <w:t xml:space="preserve"> the Integrated Approach to Family Planning Data Quality Assessment</w:t>
                      </w:r>
                    </w:p>
                    <w:p w14:paraId="7A2C73F8" w14:textId="77777777" w:rsidR="00821386" w:rsidRPr="00153EB4" w:rsidRDefault="00821386" w:rsidP="00FC2B12">
                      <w:pPr>
                        <w:pStyle w:val="covertitle"/>
                      </w:pPr>
                    </w:p>
                    <w:p w14:paraId="1669E6A9" w14:textId="77777777" w:rsidR="00821386" w:rsidRDefault="00821386"/>
                    <w:p w14:paraId="568BC689" w14:textId="6B2DC352" w:rsidR="00821386" w:rsidRDefault="00821386" w:rsidP="00E82F77">
                      <w:pPr>
                        <w:pStyle w:val="covertitle"/>
                      </w:pPr>
                      <w:r>
                        <w:t>Curriculum</w:t>
                      </w:r>
                      <w:r w:rsidRPr="002714FC">
                        <w:t xml:space="preserve"> </w:t>
                      </w:r>
                      <w:r>
                        <w:t>for</w:t>
                      </w:r>
                      <w:r w:rsidRPr="002714FC">
                        <w:t xml:space="preserve"> the Integrated Approach to Family Planning Data Quality Assessment</w:t>
                      </w:r>
                    </w:p>
                    <w:p w14:paraId="4B4C6B68" w14:textId="77777777" w:rsidR="00821386" w:rsidRPr="00153EB4" w:rsidRDefault="00821386" w:rsidP="00FC2B12">
                      <w:pPr>
                        <w:pStyle w:val="covertitle"/>
                      </w:pPr>
                    </w:p>
                  </w:txbxContent>
                </v:textbox>
                <w10:wrap type="topAndBottom"/>
              </v:rect>
            </w:pict>
          </mc:Fallback>
        </mc:AlternateContent>
      </w:r>
      <w:r w:rsidR="00153EB4">
        <w:rPr>
          <w:noProof/>
        </w:rPr>
        <mc:AlternateContent>
          <mc:Choice Requires="wpg">
            <w:drawing>
              <wp:anchor distT="0" distB="0" distL="114300" distR="114300" simplePos="0" relativeHeight="251715584" behindDoc="1" locked="0" layoutInCell="1" allowOverlap="1" wp14:anchorId="7C1EA912" wp14:editId="3F491498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772400" cy="8886825"/>
                <wp:effectExtent l="9525" t="0" r="9525" b="9525"/>
                <wp:wrapNone/>
                <wp:docPr id="21952" name="Group 21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772400" cy="8886825"/>
                          <a:chOff x="0" y="0"/>
                          <a:chExt cx="12240" cy="13995"/>
                        </a:xfrm>
                      </wpg:grpSpPr>
                      <wps:wsp>
                        <wps:cNvPr id="21953" name="Rectangle 3"/>
                        <wps:cNvSpPr>
                          <a:spLocks noChangeArrowheads="1"/>
                        </wps:cNvSpPr>
                        <wps:spPr bwMode="auto">
                          <a:xfrm>
                            <a:off x="4450" y="9900"/>
                            <a:ext cx="7780" cy="4058"/>
                          </a:xfrm>
                          <a:prstGeom prst="rect">
                            <a:avLst/>
                          </a:prstGeom>
                          <a:solidFill>
                            <a:srgbClr val="F9A13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954" name="Line 4"/>
                        <wps:cNvCnPr>
                          <a:cxnSpLocks noChangeShapeType="1"/>
                        </wps:cNvCnPr>
                        <wps:spPr bwMode="auto">
                          <a:xfrm>
                            <a:off x="4449" y="12924"/>
                            <a:ext cx="0" cy="1070"/>
                          </a:xfrm>
                          <a:prstGeom prst="line">
                            <a:avLst/>
                          </a:prstGeom>
                          <a:noFill/>
                          <a:ln w="13094">
                            <a:solidFill>
                              <a:srgbClr val="9EA3A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955" name="Line 5"/>
                        <wps:cNvCnPr>
                          <a:cxnSpLocks noChangeShapeType="1"/>
                        </wps:cNvCnPr>
                        <wps:spPr bwMode="auto">
                          <a:xfrm>
                            <a:off x="8" y="13970"/>
                            <a:ext cx="12177" cy="0"/>
                          </a:xfrm>
                          <a:prstGeom prst="line">
                            <a:avLst/>
                          </a:prstGeom>
                          <a:noFill/>
                          <a:ln w="13094">
                            <a:solidFill>
                              <a:srgbClr val="9EA3A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956" name="Line 6"/>
                        <wps:cNvCnPr>
                          <a:cxnSpLocks noChangeShapeType="1"/>
                        </wps:cNvCnPr>
                        <wps:spPr bwMode="auto">
                          <a:xfrm>
                            <a:off x="7668" y="9922"/>
                            <a:ext cx="4567" cy="0"/>
                          </a:xfrm>
                          <a:prstGeom prst="line">
                            <a:avLst/>
                          </a:prstGeom>
                          <a:noFill/>
                          <a:ln w="13094">
                            <a:solidFill>
                              <a:srgbClr val="9EA3A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957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0" y="9911"/>
                            <a:ext cx="616" cy="21"/>
                          </a:xfrm>
                          <a:prstGeom prst="rect">
                            <a:avLst/>
                          </a:prstGeom>
                          <a:solidFill>
                            <a:srgbClr val="9EA3A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958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10" y="1824"/>
                            <a:ext cx="4444" cy="4056"/>
                          </a:xfrm>
                          <a:prstGeom prst="rect">
                            <a:avLst/>
                          </a:prstGeom>
                          <a:solidFill>
                            <a:srgbClr val="8EA1B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959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4460" y="0"/>
                            <a:ext cx="7780" cy="1850"/>
                          </a:xfrm>
                          <a:prstGeom prst="rect">
                            <a:avLst/>
                          </a:prstGeom>
                          <a:solidFill>
                            <a:srgbClr val="69BB9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960" name="Line 10"/>
                        <wps:cNvCnPr>
                          <a:cxnSpLocks noChangeShapeType="1"/>
                        </wps:cNvCnPr>
                        <wps:spPr bwMode="auto">
                          <a:xfrm>
                            <a:off x="4449" y="11"/>
                            <a:ext cx="0" cy="5861"/>
                          </a:xfrm>
                          <a:prstGeom prst="line">
                            <a:avLst/>
                          </a:prstGeom>
                          <a:noFill/>
                          <a:ln w="13094">
                            <a:solidFill>
                              <a:srgbClr val="9EA3A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961" name="Line 11"/>
                        <wps:cNvCnPr>
                          <a:cxnSpLocks noChangeShapeType="1"/>
                        </wps:cNvCnPr>
                        <wps:spPr bwMode="auto">
                          <a:xfrm>
                            <a:off x="628" y="5875"/>
                            <a:ext cx="11612" cy="0"/>
                          </a:xfrm>
                          <a:prstGeom prst="line">
                            <a:avLst/>
                          </a:prstGeom>
                          <a:noFill/>
                          <a:ln w="13094">
                            <a:solidFill>
                              <a:srgbClr val="9EA3A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963" name="Line 12"/>
                        <wps:cNvCnPr>
                          <a:cxnSpLocks noChangeShapeType="1"/>
                        </wps:cNvCnPr>
                        <wps:spPr bwMode="auto">
                          <a:xfrm>
                            <a:off x="8" y="1828"/>
                            <a:ext cx="12177" cy="0"/>
                          </a:xfrm>
                          <a:prstGeom prst="line">
                            <a:avLst/>
                          </a:prstGeom>
                          <a:noFill/>
                          <a:ln w="13094">
                            <a:solidFill>
                              <a:srgbClr val="9EA3A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21964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05" y="5861"/>
                            <a:ext cx="7074" cy="707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1965" name="Freeform 14"/>
                        <wps:cNvSpPr>
                          <a:spLocks/>
                        </wps:cNvSpPr>
                        <wps:spPr bwMode="auto">
                          <a:xfrm>
                            <a:off x="613" y="5869"/>
                            <a:ext cx="7058" cy="7058"/>
                          </a:xfrm>
                          <a:custGeom>
                            <a:avLst/>
                            <a:gdLst>
                              <a:gd name="T0" fmla="+- 0 4442 613"/>
                              <a:gd name="T1" fmla="*/ T0 w 7058"/>
                              <a:gd name="T2" fmla="+- 0 12914 5869"/>
                              <a:gd name="T3" fmla="*/ 12914 h 7058"/>
                              <a:gd name="T4" fmla="+- 0 4808 613"/>
                              <a:gd name="T5" fmla="*/ T4 w 7058"/>
                              <a:gd name="T6" fmla="+- 0 12864 5869"/>
                              <a:gd name="T7" fmla="*/ 12864 h 7058"/>
                              <a:gd name="T8" fmla="+- 0 5161 613"/>
                              <a:gd name="T9" fmla="*/ T8 w 7058"/>
                              <a:gd name="T10" fmla="+- 0 12778 5869"/>
                              <a:gd name="T11" fmla="*/ 12778 h 7058"/>
                              <a:gd name="T12" fmla="+- 0 5499 613"/>
                              <a:gd name="T13" fmla="*/ T12 w 7058"/>
                              <a:gd name="T14" fmla="+- 0 12657 5869"/>
                              <a:gd name="T15" fmla="*/ 12657 h 7058"/>
                              <a:gd name="T16" fmla="+- 0 5820 613"/>
                              <a:gd name="T17" fmla="*/ T16 w 7058"/>
                              <a:gd name="T18" fmla="+- 0 12503 5869"/>
                              <a:gd name="T19" fmla="*/ 12503 h 7058"/>
                              <a:gd name="T20" fmla="+- 0 6122 613"/>
                              <a:gd name="T21" fmla="*/ T20 w 7058"/>
                              <a:gd name="T22" fmla="+- 0 12319 5869"/>
                              <a:gd name="T23" fmla="*/ 12319 h 7058"/>
                              <a:gd name="T24" fmla="+- 0 6403 613"/>
                              <a:gd name="T25" fmla="*/ T24 w 7058"/>
                              <a:gd name="T26" fmla="+- 0 12107 5869"/>
                              <a:gd name="T27" fmla="*/ 12107 h 7058"/>
                              <a:gd name="T28" fmla="+- 0 6662 613"/>
                              <a:gd name="T29" fmla="*/ T28 w 7058"/>
                              <a:gd name="T30" fmla="+- 0 11868 5869"/>
                              <a:gd name="T31" fmla="*/ 11868 h 7058"/>
                              <a:gd name="T32" fmla="+- 0 6895 613"/>
                              <a:gd name="T33" fmla="*/ T32 w 7058"/>
                              <a:gd name="T34" fmla="+- 0 11605 5869"/>
                              <a:gd name="T35" fmla="*/ 11605 h 7058"/>
                              <a:gd name="T36" fmla="+- 0 7102 613"/>
                              <a:gd name="T37" fmla="*/ T36 w 7058"/>
                              <a:gd name="T38" fmla="+- 0 11320 5869"/>
                              <a:gd name="T39" fmla="*/ 11320 h 7058"/>
                              <a:gd name="T40" fmla="+- 0 7280 613"/>
                              <a:gd name="T41" fmla="*/ T40 w 7058"/>
                              <a:gd name="T42" fmla="+- 0 11014 5869"/>
                              <a:gd name="T43" fmla="*/ 11014 h 7058"/>
                              <a:gd name="T44" fmla="+- 0 7427 613"/>
                              <a:gd name="T45" fmla="*/ T44 w 7058"/>
                              <a:gd name="T46" fmla="+- 0 10689 5869"/>
                              <a:gd name="T47" fmla="*/ 10689 h 7058"/>
                              <a:gd name="T48" fmla="+- 0 7541 613"/>
                              <a:gd name="T49" fmla="*/ T48 w 7058"/>
                              <a:gd name="T50" fmla="+- 0 10348 5869"/>
                              <a:gd name="T51" fmla="*/ 10348 h 7058"/>
                              <a:gd name="T52" fmla="+- 0 7621 613"/>
                              <a:gd name="T53" fmla="*/ T52 w 7058"/>
                              <a:gd name="T54" fmla="+- 0 9992 5869"/>
                              <a:gd name="T55" fmla="*/ 9992 h 7058"/>
                              <a:gd name="T56" fmla="+- 0 7664 613"/>
                              <a:gd name="T57" fmla="*/ T56 w 7058"/>
                              <a:gd name="T58" fmla="+- 0 9624 5869"/>
                              <a:gd name="T59" fmla="*/ 9624 h 7058"/>
                              <a:gd name="T60" fmla="+- 0 7668 613"/>
                              <a:gd name="T61" fmla="*/ T60 w 7058"/>
                              <a:gd name="T62" fmla="+- 0 9247 5869"/>
                              <a:gd name="T63" fmla="*/ 9247 h 7058"/>
                              <a:gd name="T64" fmla="+- 0 7632 613"/>
                              <a:gd name="T65" fmla="*/ T64 w 7058"/>
                              <a:gd name="T66" fmla="+- 0 8877 5869"/>
                              <a:gd name="T67" fmla="*/ 8877 h 7058"/>
                              <a:gd name="T68" fmla="+- 0 7560 613"/>
                              <a:gd name="T69" fmla="*/ T68 w 7058"/>
                              <a:gd name="T70" fmla="+- 0 8518 5869"/>
                              <a:gd name="T71" fmla="*/ 8518 h 7058"/>
                              <a:gd name="T72" fmla="+- 0 7453 613"/>
                              <a:gd name="T73" fmla="*/ T72 w 7058"/>
                              <a:gd name="T74" fmla="+- 0 8174 5869"/>
                              <a:gd name="T75" fmla="*/ 8174 h 7058"/>
                              <a:gd name="T76" fmla="+- 0 7312 613"/>
                              <a:gd name="T77" fmla="*/ T76 w 7058"/>
                              <a:gd name="T78" fmla="+- 0 7846 5869"/>
                              <a:gd name="T79" fmla="*/ 7846 h 7058"/>
                              <a:gd name="T80" fmla="+- 0 7140 613"/>
                              <a:gd name="T81" fmla="*/ T80 w 7058"/>
                              <a:gd name="T82" fmla="+- 0 7536 5869"/>
                              <a:gd name="T83" fmla="*/ 7536 h 7058"/>
                              <a:gd name="T84" fmla="+- 0 6939 613"/>
                              <a:gd name="T85" fmla="*/ T84 w 7058"/>
                              <a:gd name="T86" fmla="+- 0 7246 5869"/>
                              <a:gd name="T87" fmla="*/ 7246 h 7058"/>
                              <a:gd name="T88" fmla="+- 0 6711 613"/>
                              <a:gd name="T89" fmla="*/ T88 w 7058"/>
                              <a:gd name="T90" fmla="+- 0 6979 5869"/>
                              <a:gd name="T91" fmla="*/ 6979 h 7058"/>
                              <a:gd name="T92" fmla="+- 0 6457 613"/>
                              <a:gd name="T93" fmla="*/ T92 w 7058"/>
                              <a:gd name="T94" fmla="+- 0 6735 5869"/>
                              <a:gd name="T95" fmla="*/ 6735 h 7058"/>
                              <a:gd name="T96" fmla="+- 0 6180 613"/>
                              <a:gd name="T97" fmla="*/ T96 w 7058"/>
                              <a:gd name="T98" fmla="+- 0 6517 5869"/>
                              <a:gd name="T99" fmla="*/ 6517 h 7058"/>
                              <a:gd name="T100" fmla="+- 0 5882 613"/>
                              <a:gd name="T101" fmla="*/ T100 w 7058"/>
                              <a:gd name="T102" fmla="+- 0 6328 5869"/>
                              <a:gd name="T103" fmla="*/ 6328 h 7058"/>
                              <a:gd name="T104" fmla="+- 0 5565 613"/>
                              <a:gd name="T105" fmla="*/ T104 w 7058"/>
                              <a:gd name="T106" fmla="+- 0 6168 5869"/>
                              <a:gd name="T107" fmla="*/ 6168 h 7058"/>
                              <a:gd name="T108" fmla="+- 0 5230 613"/>
                              <a:gd name="T109" fmla="*/ T108 w 7058"/>
                              <a:gd name="T110" fmla="+- 0 6040 5869"/>
                              <a:gd name="T111" fmla="*/ 6040 h 7058"/>
                              <a:gd name="T112" fmla="+- 0 4880 613"/>
                              <a:gd name="T113" fmla="*/ T112 w 7058"/>
                              <a:gd name="T114" fmla="+- 0 5947 5869"/>
                              <a:gd name="T115" fmla="*/ 5947 h 7058"/>
                              <a:gd name="T116" fmla="+- 0 4516 613"/>
                              <a:gd name="T117" fmla="*/ T116 w 7058"/>
                              <a:gd name="T118" fmla="+- 0 5889 5869"/>
                              <a:gd name="T119" fmla="*/ 5889 h 7058"/>
                              <a:gd name="T120" fmla="+- 0 4142 613"/>
                              <a:gd name="T121" fmla="*/ T120 w 7058"/>
                              <a:gd name="T122" fmla="+- 0 5869 5869"/>
                              <a:gd name="T123" fmla="*/ 5869 h 7058"/>
                              <a:gd name="T124" fmla="+- 0 3767 613"/>
                              <a:gd name="T125" fmla="*/ T124 w 7058"/>
                              <a:gd name="T126" fmla="+- 0 5889 5869"/>
                              <a:gd name="T127" fmla="*/ 5889 h 7058"/>
                              <a:gd name="T128" fmla="+- 0 3404 613"/>
                              <a:gd name="T129" fmla="*/ T128 w 7058"/>
                              <a:gd name="T130" fmla="+- 0 5947 5869"/>
                              <a:gd name="T131" fmla="*/ 5947 h 7058"/>
                              <a:gd name="T132" fmla="+- 0 3054 613"/>
                              <a:gd name="T133" fmla="*/ T132 w 7058"/>
                              <a:gd name="T134" fmla="+- 0 6040 5869"/>
                              <a:gd name="T135" fmla="*/ 6040 h 7058"/>
                              <a:gd name="T136" fmla="+- 0 2719 613"/>
                              <a:gd name="T137" fmla="*/ T136 w 7058"/>
                              <a:gd name="T138" fmla="+- 0 6168 5869"/>
                              <a:gd name="T139" fmla="*/ 6168 h 7058"/>
                              <a:gd name="T140" fmla="+- 0 2402 613"/>
                              <a:gd name="T141" fmla="*/ T140 w 7058"/>
                              <a:gd name="T142" fmla="+- 0 6328 5869"/>
                              <a:gd name="T143" fmla="*/ 6328 h 7058"/>
                              <a:gd name="T144" fmla="+- 0 2104 613"/>
                              <a:gd name="T145" fmla="*/ T144 w 7058"/>
                              <a:gd name="T146" fmla="+- 0 6517 5869"/>
                              <a:gd name="T147" fmla="*/ 6517 h 7058"/>
                              <a:gd name="T148" fmla="+- 0 1827 613"/>
                              <a:gd name="T149" fmla="*/ T148 w 7058"/>
                              <a:gd name="T150" fmla="+- 0 6735 5869"/>
                              <a:gd name="T151" fmla="*/ 6735 h 7058"/>
                              <a:gd name="T152" fmla="+- 0 1573 613"/>
                              <a:gd name="T153" fmla="*/ T152 w 7058"/>
                              <a:gd name="T154" fmla="+- 0 6979 5869"/>
                              <a:gd name="T155" fmla="*/ 6979 h 7058"/>
                              <a:gd name="T156" fmla="+- 0 1345 613"/>
                              <a:gd name="T157" fmla="*/ T156 w 7058"/>
                              <a:gd name="T158" fmla="+- 0 7246 5869"/>
                              <a:gd name="T159" fmla="*/ 7246 h 7058"/>
                              <a:gd name="T160" fmla="+- 0 1144 613"/>
                              <a:gd name="T161" fmla="*/ T160 w 7058"/>
                              <a:gd name="T162" fmla="+- 0 7536 5869"/>
                              <a:gd name="T163" fmla="*/ 7536 h 7058"/>
                              <a:gd name="T164" fmla="+- 0 972 613"/>
                              <a:gd name="T165" fmla="*/ T164 w 7058"/>
                              <a:gd name="T166" fmla="+- 0 7846 5869"/>
                              <a:gd name="T167" fmla="*/ 7846 h 7058"/>
                              <a:gd name="T168" fmla="+- 0 831 613"/>
                              <a:gd name="T169" fmla="*/ T168 w 7058"/>
                              <a:gd name="T170" fmla="+- 0 8174 5869"/>
                              <a:gd name="T171" fmla="*/ 8174 h 7058"/>
                              <a:gd name="T172" fmla="+- 0 724 613"/>
                              <a:gd name="T173" fmla="*/ T172 w 7058"/>
                              <a:gd name="T174" fmla="+- 0 8518 5869"/>
                              <a:gd name="T175" fmla="*/ 8518 h 7058"/>
                              <a:gd name="T176" fmla="+- 0 651 613"/>
                              <a:gd name="T177" fmla="*/ T176 w 7058"/>
                              <a:gd name="T178" fmla="+- 0 8877 5869"/>
                              <a:gd name="T179" fmla="*/ 8877 h 7058"/>
                              <a:gd name="T180" fmla="+- 0 616 613"/>
                              <a:gd name="T181" fmla="*/ T180 w 7058"/>
                              <a:gd name="T182" fmla="+- 0 9247 5869"/>
                              <a:gd name="T183" fmla="*/ 9247 h 7058"/>
                              <a:gd name="T184" fmla="+- 0 620 613"/>
                              <a:gd name="T185" fmla="*/ T184 w 7058"/>
                              <a:gd name="T186" fmla="+- 0 9624 5869"/>
                              <a:gd name="T187" fmla="*/ 9624 h 7058"/>
                              <a:gd name="T188" fmla="+- 0 663 613"/>
                              <a:gd name="T189" fmla="*/ T188 w 7058"/>
                              <a:gd name="T190" fmla="+- 0 9992 5869"/>
                              <a:gd name="T191" fmla="*/ 9992 h 7058"/>
                              <a:gd name="T192" fmla="+- 0 742 613"/>
                              <a:gd name="T193" fmla="*/ T192 w 7058"/>
                              <a:gd name="T194" fmla="+- 0 10348 5869"/>
                              <a:gd name="T195" fmla="*/ 10348 h 7058"/>
                              <a:gd name="T196" fmla="+- 0 857 613"/>
                              <a:gd name="T197" fmla="*/ T196 w 7058"/>
                              <a:gd name="T198" fmla="+- 0 10689 5869"/>
                              <a:gd name="T199" fmla="*/ 10689 h 7058"/>
                              <a:gd name="T200" fmla="+- 0 1004 613"/>
                              <a:gd name="T201" fmla="*/ T200 w 7058"/>
                              <a:gd name="T202" fmla="+- 0 11014 5869"/>
                              <a:gd name="T203" fmla="*/ 11014 h 7058"/>
                              <a:gd name="T204" fmla="+- 0 1182 613"/>
                              <a:gd name="T205" fmla="*/ T204 w 7058"/>
                              <a:gd name="T206" fmla="+- 0 11320 5869"/>
                              <a:gd name="T207" fmla="*/ 11320 h 7058"/>
                              <a:gd name="T208" fmla="+- 0 1388 613"/>
                              <a:gd name="T209" fmla="*/ T208 w 7058"/>
                              <a:gd name="T210" fmla="+- 0 11605 5869"/>
                              <a:gd name="T211" fmla="*/ 11605 h 7058"/>
                              <a:gd name="T212" fmla="+- 0 1622 613"/>
                              <a:gd name="T213" fmla="*/ T212 w 7058"/>
                              <a:gd name="T214" fmla="+- 0 11868 5869"/>
                              <a:gd name="T215" fmla="*/ 11868 h 7058"/>
                              <a:gd name="T216" fmla="+- 0 1880 613"/>
                              <a:gd name="T217" fmla="*/ T216 w 7058"/>
                              <a:gd name="T218" fmla="+- 0 12107 5869"/>
                              <a:gd name="T219" fmla="*/ 12107 h 7058"/>
                              <a:gd name="T220" fmla="+- 0 2162 613"/>
                              <a:gd name="T221" fmla="*/ T220 w 7058"/>
                              <a:gd name="T222" fmla="+- 0 12319 5869"/>
                              <a:gd name="T223" fmla="*/ 12319 h 7058"/>
                              <a:gd name="T224" fmla="+- 0 2464 613"/>
                              <a:gd name="T225" fmla="*/ T224 w 7058"/>
                              <a:gd name="T226" fmla="+- 0 12503 5869"/>
                              <a:gd name="T227" fmla="*/ 12503 h 7058"/>
                              <a:gd name="T228" fmla="+- 0 2785 613"/>
                              <a:gd name="T229" fmla="*/ T228 w 7058"/>
                              <a:gd name="T230" fmla="+- 0 12657 5869"/>
                              <a:gd name="T231" fmla="*/ 12657 h 7058"/>
                              <a:gd name="T232" fmla="+- 0 3123 613"/>
                              <a:gd name="T233" fmla="*/ T232 w 7058"/>
                              <a:gd name="T234" fmla="+- 0 12778 5869"/>
                              <a:gd name="T235" fmla="*/ 12778 h 7058"/>
                              <a:gd name="T236" fmla="+- 0 3476 613"/>
                              <a:gd name="T237" fmla="*/ T236 w 7058"/>
                              <a:gd name="T238" fmla="+- 0 12864 5869"/>
                              <a:gd name="T239" fmla="*/ 12864 h 7058"/>
                              <a:gd name="T240" fmla="+- 0 3841 613"/>
                              <a:gd name="T241" fmla="*/ T240 w 7058"/>
                              <a:gd name="T242" fmla="+- 0 12914 5869"/>
                              <a:gd name="T243" fmla="*/ 12914 h 705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</a:cxnLst>
                            <a:rect l="0" t="0" r="r" b="b"/>
                            <a:pathLst>
                              <a:path w="7058" h="7058">
                                <a:moveTo>
                                  <a:pt x="3529" y="7058"/>
                                </a:moveTo>
                                <a:lnTo>
                                  <a:pt x="3605" y="7057"/>
                                </a:lnTo>
                                <a:lnTo>
                                  <a:pt x="3680" y="7055"/>
                                </a:lnTo>
                                <a:lnTo>
                                  <a:pt x="3755" y="7051"/>
                                </a:lnTo>
                                <a:lnTo>
                                  <a:pt x="3829" y="7045"/>
                                </a:lnTo>
                                <a:lnTo>
                                  <a:pt x="3903" y="7038"/>
                                </a:lnTo>
                                <a:lnTo>
                                  <a:pt x="3977" y="7030"/>
                                </a:lnTo>
                                <a:lnTo>
                                  <a:pt x="4050" y="7020"/>
                                </a:lnTo>
                                <a:lnTo>
                                  <a:pt x="4123" y="7008"/>
                                </a:lnTo>
                                <a:lnTo>
                                  <a:pt x="4195" y="6995"/>
                                </a:lnTo>
                                <a:lnTo>
                                  <a:pt x="4267" y="6981"/>
                                </a:lnTo>
                                <a:lnTo>
                                  <a:pt x="4338" y="6965"/>
                                </a:lnTo>
                                <a:lnTo>
                                  <a:pt x="4409" y="6947"/>
                                </a:lnTo>
                                <a:lnTo>
                                  <a:pt x="4479" y="6929"/>
                                </a:lnTo>
                                <a:lnTo>
                                  <a:pt x="4548" y="6909"/>
                                </a:lnTo>
                                <a:lnTo>
                                  <a:pt x="4617" y="6887"/>
                                </a:lnTo>
                                <a:lnTo>
                                  <a:pt x="4685" y="6864"/>
                                </a:lnTo>
                                <a:lnTo>
                                  <a:pt x="4753" y="6840"/>
                                </a:lnTo>
                                <a:lnTo>
                                  <a:pt x="4820" y="6814"/>
                                </a:lnTo>
                                <a:lnTo>
                                  <a:pt x="4886" y="6788"/>
                                </a:lnTo>
                                <a:lnTo>
                                  <a:pt x="4952" y="6759"/>
                                </a:lnTo>
                                <a:lnTo>
                                  <a:pt x="5017" y="6730"/>
                                </a:lnTo>
                                <a:lnTo>
                                  <a:pt x="5081" y="6699"/>
                                </a:lnTo>
                                <a:lnTo>
                                  <a:pt x="5144" y="6667"/>
                                </a:lnTo>
                                <a:lnTo>
                                  <a:pt x="5207" y="6634"/>
                                </a:lnTo>
                                <a:lnTo>
                                  <a:pt x="5269" y="6600"/>
                                </a:lnTo>
                                <a:lnTo>
                                  <a:pt x="5330" y="6564"/>
                                </a:lnTo>
                                <a:lnTo>
                                  <a:pt x="5391" y="6527"/>
                                </a:lnTo>
                                <a:lnTo>
                                  <a:pt x="5450" y="6489"/>
                                </a:lnTo>
                                <a:lnTo>
                                  <a:pt x="5509" y="6450"/>
                                </a:lnTo>
                                <a:lnTo>
                                  <a:pt x="5567" y="6410"/>
                                </a:lnTo>
                                <a:lnTo>
                                  <a:pt x="5624" y="6369"/>
                                </a:lnTo>
                                <a:lnTo>
                                  <a:pt x="5681" y="6326"/>
                                </a:lnTo>
                                <a:lnTo>
                                  <a:pt x="5736" y="6283"/>
                                </a:lnTo>
                                <a:lnTo>
                                  <a:pt x="5790" y="6238"/>
                                </a:lnTo>
                                <a:lnTo>
                                  <a:pt x="5844" y="6192"/>
                                </a:lnTo>
                                <a:lnTo>
                                  <a:pt x="5897" y="6146"/>
                                </a:lnTo>
                                <a:lnTo>
                                  <a:pt x="5948" y="6098"/>
                                </a:lnTo>
                                <a:lnTo>
                                  <a:pt x="5999" y="6049"/>
                                </a:lnTo>
                                <a:lnTo>
                                  <a:pt x="6049" y="5999"/>
                                </a:lnTo>
                                <a:lnTo>
                                  <a:pt x="6098" y="5949"/>
                                </a:lnTo>
                                <a:lnTo>
                                  <a:pt x="6145" y="5897"/>
                                </a:lnTo>
                                <a:lnTo>
                                  <a:pt x="6192" y="5844"/>
                                </a:lnTo>
                                <a:lnTo>
                                  <a:pt x="6238" y="5791"/>
                                </a:lnTo>
                                <a:lnTo>
                                  <a:pt x="6282" y="5736"/>
                                </a:lnTo>
                                <a:lnTo>
                                  <a:pt x="6326" y="5681"/>
                                </a:lnTo>
                                <a:lnTo>
                                  <a:pt x="6368" y="5625"/>
                                </a:lnTo>
                                <a:lnTo>
                                  <a:pt x="6410" y="5567"/>
                                </a:lnTo>
                                <a:lnTo>
                                  <a:pt x="6450" y="5509"/>
                                </a:lnTo>
                                <a:lnTo>
                                  <a:pt x="6489" y="5451"/>
                                </a:lnTo>
                                <a:lnTo>
                                  <a:pt x="6527" y="5391"/>
                                </a:lnTo>
                                <a:lnTo>
                                  <a:pt x="6564" y="5331"/>
                                </a:lnTo>
                                <a:lnTo>
                                  <a:pt x="6599" y="5269"/>
                                </a:lnTo>
                                <a:lnTo>
                                  <a:pt x="6634" y="5207"/>
                                </a:lnTo>
                                <a:lnTo>
                                  <a:pt x="6667" y="5145"/>
                                </a:lnTo>
                                <a:lnTo>
                                  <a:pt x="6699" y="5081"/>
                                </a:lnTo>
                                <a:lnTo>
                                  <a:pt x="6730" y="5017"/>
                                </a:lnTo>
                                <a:lnTo>
                                  <a:pt x="6759" y="4952"/>
                                </a:lnTo>
                                <a:lnTo>
                                  <a:pt x="6787" y="4886"/>
                                </a:lnTo>
                                <a:lnTo>
                                  <a:pt x="6814" y="4820"/>
                                </a:lnTo>
                                <a:lnTo>
                                  <a:pt x="6840" y="4753"/>
                                </a:lnTo>
                                <a:lnTo>
                                  <a:pt x="6864" y="4685"/>
                                </a:lnTo>
                                <a:lnTo>
                                  <a:pt x="6887" y="4617"/>
                                </a:lnTo>
                                <a:lnTo>
                                  <a:pt x="6908" y="4548"/>
                                </a:lnTo>
                                <a:lnTo>
                                  <a:pt x="6928" y="4479"/>
                                </a:lnTo>
                                <a:lnTo>
                                  <a:pt x="6947" y="4409"/>
                                </a:lnTo>
                                <a:lnTo>
                                  <a:pt x="6964" y="4338"/>
                                </a:lnTo>
                                <a:lnTo>
                                  <a:pt x="6980" y="4267"/>
                                </a:lnTo>
                                <a:lnTo>
                                  <a:pt x="6995" y="4196"/>
                                </a:lnTo>
                                <a:lnTo>
                                  <a:pt x="7008" y="4123"/>
                                </a:lnTo>
                                <a:lnTo>
                                  <a:pt x="7019" y="4051"/>
                                </a:lnTo>
                                <a:lnTo>
                                  <a:pt x="7029" y="3977"/>
                                </a:lnTo>
                                <a:lnTo>
                                  <a:pt x="7038" y="3904"/>
                                </a:lnTo>
                                <a:lnTo>
                                  <a:pt x="7045" y="3830"/>
                                </a:lnTo>
                                <a:lnTo>
                                  <a:pt x="7051" y="3755"/>
                                </a:lnTo>
                                <a:lnTo>
                                  <a:pt x="7055" y="3680"/>
                                </a:lnTo>
                                <a:lnTo>
                                  <a:pt x="7057" y="3605"/>
                                </a:lnTo>
                                <a:lnTo>
                                  <a:pt x="7058" y="3529"/>
                                </a:lnTo>
                                <a:lnTo>
                                  <a:pt x="7057" y="3453"/>
                                </a:lnTo>
                                <a:lnTo>
                                  <a:pt x="7055" y="3378"/>
                                </a:lnTo>
                                <a:lnTo>
                                  <a:pt x="7051" y="3303"/>
                                </a:lnTo>
                                <a:lnTo>
                                  <a:pt x="7045" y="3229"/>
                                </a:lnTo>
                                <a:lnTo>
                                  <a:pt x="7038" y="3155"/>
                                </a:lnTo>
                                <a:lnTo>
                                  <a:pt x="7029" y="3081"/>
                                </a:lnTo>
                                <a:lnTo>
                                  <a:pt x="7019" y="3008"/>
                                </a:lnTo>
                                <a:lnTo>
                                  <a:pt x="7008" y="2935"/>
                                </a:lnTo>
                                <a:lnTo>
                                  <a:pt x="6995" y="2863"/>
                                </a:lnTo>
                                <a:lnTo>
                                  <a:pt x="6980" y="2791"/>
                                </a:lnTo>
                                <a:lnTo>
                                  <a:pt x="6964" y="2720"/>
                                </a:lnTo>
                                <a:lnTo>
                                  <a:pt x="6947" y="2649"/>
                                </a:lnTo>
                                <a:lnTo>
                                  <a:pt x="6928" y="2579"/>
                                </a:lnTo>
                                <a:lnTo>
                                  <a:pt x="6908" y="2510"/>
                                </a:lnTo>
                                <a:lnTo>
                                  <a:pt x="6887" y="2441"/>
                                </a:lnTo>
                                <a:lnTo>
                                  <a:pt x="6864" y="2373"/>
                                </a:lnTo>
                                <a:lnTo>
                                  <a:pt x="6840" y="2305"/>
                                </a:lnTo>
                                <a:lnTo>
                                  <a:pt x="6814" y="2238"/>
                                </a:lnTo>
                                <a:lnTo>
                                  <a:pt x="6787" y="2172"/>
                                </a:lnTo>
                                <a:lnTo>
                                  <a:pt x="6759" y="2106"/>
                                </a:lnTo>
                                <a:lnTo>
                                  <a:pt x="6730" y="2041"/>
                                </a:lnTo>
                                <a:lnTo>
                                  <a:pt x="6699" y="1977"/>
                                </a:lnTo>
                                <a:lnTo>
                                  <a:pt x="6667" y="1914"/>
                                </a:lnTo>
                                <a:lnTo>
                                  <a:pt x="6634" y="1851"/>
                                </a:lnTo>
                                <a:lnTo>
                                  <a:pt x="6599" y="1789"/>
                                </a:lnTo>
                                <a:lnTo>
                                  <a:pt x="6564" y="1728"/>
                                </a:lnTo>
                                <a:lnTo>
                                  <a:pt x="6527" y="1667"/>
                                </a:lnTo>
                                <a:lnTo>
                                  <a:pt x="6489" y="1608"/>
                                </a:lnTo>
                                <a:lnTo>
                                  <a:pt x="6450" y="1549"/>
                                </a:lnTo>
                                <a:lnTo>
                                  <a:pt x="6410" y="1491"/>
                                </a:lnTo>
                                <a:lnTo>
                                  <a:pt x="6368" y="1434"/>
                                </a:lnTo>
                                <a:lnTo>
                                  <a:pt x="6326" y="1377"/>
                                </a:lnTo>
                                <a:lnTo>
                                  <a:pt x="6282" y="1322"/>
                                </a:lnTo>
                                <a:lnTo>
                                  <a:pt x="6238" y="1268"/>
                                </a:lnTo>
                                <a:lnTo>
                                  <a:pt x="6192" y="1214"/>
                                </a:lnTo>
                                <a:lnTo>
                                  <a:pt x="6145" y="1161"/>
                                </a:lnTo>
                                <a:lnTo>
                                  <a:pt x="6098" y="1110"/>
                                </a:lnTo>
                                <a:lnTo>
                                  <a:pt x="6049" y="1059"/>
                                </a:lnTo>
                                <a:lnTo>
                                  <a:pt x="5999" y="1009"/>
                                </a:lnTo>
                                <a:lnTo>
                                  <a:pt x="5948" y="960"/>
                                </a:lnTo>
                                <a:lnTo>
                                  <a:pt x="5897" y="913"/>
                                </a:lnTo>
                                <a:lnTo>
                                  <a:pt x="5844" y="866"/>
                                </a:lnTo>
                                <a:lnTo>
                                  <a:pt x="5790" y="820"/>
                                </a:lnTo>
                                <a:lnTo>
                                  <a:pt x="5736" y="776"/>
                                </a:lnTo>
                                <a:lnTo>
                                  <a:pt x="5681" y="732"/>
                                </a:lnTo>
                                <a:lnTo>
                                  <a:pt x="5624" y="690"/>
                                </a:lnTo>
                                <a:lnTo>
                                  <a:pt x="5567" y="648"/>
                                </a:lnTo>
                                <a:lnTo>
                                  <a:pt x="5509" y="608"/>
                                </a:lnTo>
                                <a:lnTo>
                                  <a:pt x="5450" y="569"/>
                                </a:lnTo>
                                <a:lnTo>
                                  <a:pt x="5391" y="531"/>
                                </a:lnTo>
                                <a:lnTo>
                                  <a:pt x="5330" y="494"/>
                                </a:lnTo>
                                <a:lnTo>
                                  <a:pt x="5269" y="459"/>
                                </a:lnTo>
                                <a:lnTo>
                                  <a:pt x="5207" y="424"/>
                                </a:lnTo>
                                <a:lnTo>
                                  <a:pt x="5144" y="391"/>
                                </a:lnTo>
                                <a:lnTo>
                                  <a:pt x="5081" y="359"/>
                                </a:lnTo>
                                <a:lnTo>
                                  <a:pt x="5017" y="328"/>
                                </a:lnTo>
                                <a:lnTo>
                                  <a:pt x="4952" y="299"/>
                                </a:lnTo>
                                <a:lnTo>
                                  <a:pt x="4886" y="271"/>
                                </a:lnTo>
                                <a:lnTo>
                                  <a:pt x="4820" y="244"/>
                                </a:lnTo>
                                <a:lnTo>
                                  <a:pt x="4753" y="218"/>
                                </a:lnTo>
                                <a:lnTo>
                                  <a:pt x="4685" y="194"/>
                                </a:lnTo>
                                <a:lnTo>
                                  <a:pt x="4617" y="171"/>
                                </a:lnTo>
                                <a:lnTo>
                                  <a:pt x="4548" y="150"/>
                                </a:lnTo>
                                <a:lnTo>
                                  <a:pt x="4479" y="130"/>
                                </a:lnTo>
                                <a:lnTo>
                                  <a:pt x="4409" y="111"/>
                                </a:lnTo>
                                <a:lnTo>
                                  <a:pt x="4338" y="94"/>
                                </a:lnTo>
                                <a:lnTo>
                                  <a:pt x="4267" y="78"/>
                                </a:lnTo>
                                <a:lnTo>
                                  <a:pt x="4195" y="63"/>
                                </a:lnTo>
                                <a:lnTo>
                                  <a:pt x="4123" y="50"/>
                                </a:lnTo>
                                <a:lnTo>
                                  <a:pt x="4050" y="39"/>
                                </a:lnTo>
                                <a:lnTo>
                                  <a:pt x="3977" y="29"/>
                                </a:lnTo>
                                <a:lnTo>
                                  <a:pt x="3903" y="20"/>
                                </a:lnTo>
                                <a:lnTo>
                                  <a:pt x="3829" y="13"/>
                                </a:lnTo>
                                <a:lnTo>
                                  <a:pt x="3755" y="7"/>
                                </a:lnTo>
                                <a:lnTo>
                                  <a:pt x="3680" y="4"/>
                                </a:lnTo>
                                <a:lnTo>
                                  <a:pt x="3605" y="1"/>
                                </a:lnTo>
                                <a:lnTo>
                                  <a:pt x="3529" y="0"/>
                                </a:lnTo>
                                <a:lnTo>
                                  <a:pt x="3453" y="1"/>
                                </a:lnTo>
                                <a:lnTo>
                                  <a:pt x="3378" y="4"/>
                                </a:lnTo>
                                <a:lnTo>
                                  <a:pt x="3303" y="7"/>
                                </a:lnTo>
                                <a:lnTo>
                                  <a:pt x="3228" y="13"/>
                                </a:lnTo>
                                <a:lnTo>
                                  <a:pt x="3154" y="20"/>
                                </a:lnTo>
                                <a:lnTo>
                                  <a:pt x="3081" y="29"/>
                                </a:lnTo>
                                <a:lnTo>
                                  <a:pt x="3007" y="39"/>
                                </a:lnTo>
                                <a:lnTo>
                                  <a:pt x="2935" y="50"/>
                                </a:lnTo>
                                <a:lnTo>
                                  <a:pt x="2863" y="63"/>
                                </a:lnTo>
                                <a:lnTo>
                                  <a:pt x="2791" y="78"/>
                                </a:lnTo>
                                <a:lnTo>
                                  <a:pt x="2720" y="94"/>
                                </a:lnTo>
                                <a:lnTo>
                                  <a:pt x="2649" y="111"/>
                                </a:lnTo>
                                <a:lnTo>
                                  <a:pt x="2579" y="130"/>
                                </a:lnTo>
                                <a:lnTo>
                                  <a:pt x="2510" y="150"/>
                                </a:lnTo>
                                <a:lnTo>
                                  <a:pt x="2441" y="171"/>
                                </a:lnTo>
                                <a:lnTo>
                                  <a:pt x="2373" y="194"/>
                                </a:lnTo>
                                <a:lnTo>
                                  <a:pt x="2305" y="218"/>
                                </a:lnTo>
                                <a:lnTo>
                                  <a:pt x="2238" y="244"/>
                                </a:lnTo>
                                <a:lnTo>
                                  <a:pt x="2172" y="271"/>
                                </a:lnTo>
                                <a:lnTo>
                                  <a:pt x="2106" y="299"/>
                                </a:lnTo>
                                <a:lnTo>
                                  <a:pt x="2041" y="328"/>
                                </a:lnTo>
                                <a:lnTo>
                                  <a:pt x="1977" y="359"/>
                                </a:lnTo>
                                <a:lnTo>
                                  <a:pt x="1913" y="391"/>
                                </a:lnTo>
                                <a:lnTo>
                                  <a:pt x="1851" y="424"/>
                                </a:lnTo>
                                <a:lnTo>
                                  <a:pt x="1789" y="459"/>
                                </a:lnTo>
                                <a:lnTo>
                                  <a:pt x="1727" y="494"/>
                                </a:lnTo>
                                <a:lnTo>
                                  <a:pt x="1667" y="531"/>
                                </a:lnTo>
                                <a:lnTo>
                                  <a:pt x="1607" y="569"/>
                                </a:lnTo>
                                <a:lnTo>
                                  <a:pt x="1549" y="608"/>
                                </a:lnTo>
                                <a:lnTo>
                                  <a:pt x="1491" y="648"/>
                                </a:lnTo>
                                <a:lnTo>
                                  <a:pt x="1433" y="690"/>
                                </a:lnTo>
                                <a:lnTo>
                                  <a:pt x="1377" y="732"/>
                                </a:lnTo>
                                <a:lnTo>
                                  <a:pt x="1322" y="776"/>
                                </a:lnTo>
                                <a:lnTo>
                                  <a:pt x="1267" y="820"/>
                                </a:lnTo>
                                <a:lnTo>
                                  <a:pt x="1214" y="866"/>
                                </a:lnTo>
                                <a:lnTo>
                                  <a:pt x="1161" y="913"/>
                                </a:lnTo>
                                <a:lnTo>
                                  <a:pt x="1109" y="960"/>
                                </a:lnTo>
                                <a:lnTo>
                                  <a:pt x="1059" y="1009"/>
                                </a:lnTo>
                                <a:lnTo>
                                  <a:pt x="1009" y="1059"/>
                                </a:lnTo>
                                <a:lnTo>
                                  <a:pt x="960" y="1110"/>
                                </a:lnTo>
                                <a:lnTo>
                                  <a:pt x="912" y="1161"/>
                                </a:lnTo>
                                <a:lnTo>
                                  <a:pt x="866" y="1214"/>
                                </a:lnTo>
                                <a:lnTo>
                                  <a:pt x="820" y="1268"/>
                                </a:lnTo>
                                <a:lnTo>
                                  <a:pt x="775" y="1322"/>
                                </a:lnTo>
                                <a:lnTo>
                                  <a:pt x="732" y="1377"/>
                                </a:lnTo>
                                <a:lnTo>
                                  <a:pt x="689" y="1434"/>
                                </a:lnTo>
                                <a:lnTo>
                                  <a:pt x="648" y="1491"/>
                                </a:lnTo>
                                <a:lnTo>
                                  <a:pt x="608" y="1549"/>
                                </a:lnTo>
                                <a:lnTo>
                                  <a:pt x="569" y="1608"/>
                                </a:lnTo>
                                <a:lnTo>
                                  <a:pt x="531" y="1667"/>
                                </a:lnTo>
                                <a:lnTo>
                                  <a:pt x="494" y="1728"/>
                                </a:lnTo>
                                <a:lnTo>
                                  <a:pt x="458" y="1789"/>
                                </a:lnTo>
                                <a:lnTo>
                                  <a:pt x="424" y="1851"/>
                                </a:lnTo>
                                <a:lnTo>
                                  <a:pt x="391" y="1914"/>
                                </a:lnTo>
                                <a:lnTo>
                                  <a:pt x="359" y="1977"/>
                                </a:lnTo>
                                <a:lnTo>
                                  <a:pt x="328" y="2041"/>
                                </a:lnTo>
                                <a:lnTo>
                                  <a:pt x="299" y="2106"/>
                                </a:lnTo>
                                <a:lnTo>
                                  <a:pt x="270" y="2172"/>
                                </a:lnTo>
                                <a:lnTo>
                                  <a:pt x="244" y="2238"/>
                                </a:lnTo>
                                <a:lnTo>
                                  <a:pt x="218" y="2305"/>
                                </a:lnTo>
                                <a:lnTo>
                                  <a:pt x="194" y="2373"/>
                                </a:lnTo>
                                <a:lnTo>
                                  <a:pt x="171" y="2441"/>
                                </a:lnTo>
                                <a:lnTo>
                                  <a:pt x="149" y="2510"/>
                                </a:lnTo>
                                <a:lnTo>
                                  <a:pt x="129" y="2579"/>
                                </a:lnTo>
                                <a:lnTo>
                                  <a:pt x="111" y="2649"/>
                                </a:lnTo>
                                <a:lnTo>
                                  <a:pt x="93" y="2720"/>
                                </a:lnTo>
                                <a:lnTo>
                                  <a:pt x="77" y="2791"/>
                                </a:lnTo>
                                <a:lnTo>
                                  <a:pt x="63" y="2863"/>
                                </a:lnTo>
                                <a:lnTo>
                                  <a:pt x="50" y="2935"/>
                                </a:lnTo>
                                <a:lnTo>
                                  <a:pt x="38" y="3008"/>
                                </a:lnTo>
                                <a:lnTo>
                                  <a:pt x="28" y="3081"/>
                                </a:lnTo>
                                <a:lnTo>
                                  <a:pt x="20" y="3155"/>
                                </a:lnTo>
                                <a:lnTo>
                                  <a:pt x="13" y="3229"/>
                                </a:lnTo>
                                <a:lnTo>
                                  <a:pt x="7" y="3303"/>
                                </a:lnTo>
                                <a:lnTo>
                                  <a:pt x="3" y="3378"/>
                                </a:lnTo>
                                <a:lnTo>
                                  <a:pt x="1" y="3453"/>
                                </a:lnTo>
                                <a:lnTo>
                                  <a:pt x="0" y="3529"/>
                                </a:lnTo>
                                <a:lnTo>
                                  <a:pt x="1" y="3605"/>
                                </a:lnTo>
                                <a:lnTo>
                                  <a:pt x="3" y="3680"/>
                                </a:lnTo>
                                <a:lnTo>
                                  <a:pt x="7" y="3755"/>
                                </a:lnTo>
                                <a:lnTo>
                                  <a:pt x="13" y="3830"/>
                                </a:lnTo>
                                <a:lnTo>
                                  <a:pt x="20" y="3904"/>
                                </a:lnTo>
                                <a:lnTo>
                                  <a:pt x="28" y="3977"/>
                                </a:lnTo>
                                <a:lnTo>
                                  <a:pt x="38" y="4051"/>
                                </a:lnTo>
                                <a:lnTo>
                                  <a:pt x="50" y="4123"/>
                                </a:lnTo>
                                <a:lnTo>
                                  <a:pt x="63" y="4196"/>
                                </a:lnTo>
                                <a:lnTo>
                                  <a:pt x="77" y="4267"/>
                                </a:lnTo>
                                <a:lnTo>
                                  <a:pt x="93" y="4338"/>
                                </a:lnTo>
                                <a:lnTo>
                                  <a:pt x="111" y="4409"/>
                                </a:lnTo>
                                <a:lnTo>
                                  <a:pt x="129" y="4479"/>
                                </a:lnTo>
                                <a:lnTo>
                                  <a:pt x="149" y="4548"/>
                                </a:lnTo>
                                <a:lnTo>
                                  <a:pt x="171" y="4617"/>
                                </a:lnTo>
                                <a:lnTo>
                                  <a:pt x="194" y="4685"/>
                                </a:lnTo>
                                <a:lnTo>
                                  <a:pt x="218" y="4753"/>
                                </a:lnTo>
                                <a:lnTo>
                                  <a:pt x="244" y="4820"/>
                                </a:lnTo>
                                <a:lnTo>
                                  <a:pt x="270" y="4886"/>
                                </a:lnTo>
                                <a:lnTo>
                                  <a:pt x="299" y="4952"/>
                                </a:lnTo>
                                <a:lnTo>
                                  <a:pt x="328" y="5017"/>
                                </a:lnTo>
                                <a:lnTo>
                                  <a:pt x="359" y="5081"/>
                                </a:lnTo>
                                <a:lnTo>
                                  <a:pt x="391" y="5145"/>
                                </a:lnTo>
                                <a:lnTo>
                                  <a:pt x="424" y="5207"/>
                                </a:lnTo>
                                <a:lnTo>
                                  <a:pt x="458" y="5269"/>
                                </a:lnTo>
                                <a:lnTo>
                                  <a:pt x="494" y="5331"/>
                                </a:lnTo>
                                <a:lnTo>
                                  <a:pt x="531" y="5391"/>
                                </a:lnTo>
                                <a:lnTo>
                                  <a:pt x="569" y="5451"/>
                                </a:lnTo>
                                <a:lnTo>
                                  <a:pt x="608" y="5509"/>
                                </a:lnTo>
                                <a:lnTo>
                                  <a:pt x="648" y="5567"/>
                                </a:lnTo>
                                <a:lnTo>
                                  <a:pt x="689" y="5625"/>
                                </a:lnTo>
                                <a:lnTo>
                                  <a:pt x="732" y="5681"/>
                                </a:lnTo>
                                <a:lnTo>
                                  <a:pt x="775" y="5736"/>
                                </a:lnTo>
                                <a:lnTo>
                                  <a:pt x="820" y="5791"/>
                                </a:lnTo>
                                <a:lnTo>
                                  <a:pt x="866" y="5844"/>
                                </a:lnTo>
                                <a:lnTo>
                                  <a:pt x="912" y="5897"/>
                                </a:lnTo>
                                <a:lnTo>
                                  <a:pt x="960" y="5949"/>
                                </a:lnTo>
                                <a:lnTo>
                                  <a:pt x="1009" y="5999"/>
                                </a:lnTo>
                                <a:lnTo>
                                  <a:pt x="1059" y="6049"/>
                                </a:lnTo>
                                <a:lnTo>
                                  <a:pt x="1109" y="6098"/>
                                </a:lnTo>
                                <a:lnTo>
                                  <a:pt x="1161" y="6146"/>
                                </a:lnTo>
                                <a:lnTo>
                                  <a:pt x="1214" y="6192"/>
                                </a:lnTo>
                                <a:lnTo>
                                  <a:pt x="1267" y="6238"/>
                                </a:lnTo>
                                <a:lnTo>
                                  <a:pt x="1322" y="6283"/>
                                </a:lnTo>
                                <a:lnTo>
                                  <a:pt x="1377" y="6326"/>
                                </a:lnTo>
                                <a:lnTo>
                                  <a:pt x="1433" y="6369"/>
                                </a:lnTo>
                                <a:lnTo>
                                  <a:pt x="1491" y="6410"/>
                                </a:lnTo>
                                <a:lnTo>
                                  <a:pt x="1549" y="6450"/>
                                </a:lnTo>
                                <a:lnTo>
                                  <a:pt x="1607" y="6489"/>
                                </a:lnTo>
                                <a:lnTo>
                                  <a:pt x="1667" y="6527"/>
                                </a:lnTo>
                                <a:lnTo>
                                  <a:pt x="1727" y="6564"/>
                                </a:lnTo>
                                <a:lnTo>
                                  <a:pt x="1789" y="6600"/>
                                </a:lnTo>
                                <a:lnTo>
                                  <a:pt x="1851" y="6634"/>
                                </a:lnTo>
                                <a:lnTo>
                                  <a:pt x="1913" y="6667"/>
                                </a:lnTo>
                                <a:lnTo>
                                  <a:pt x="1977" y="6699"/>
                                </a:lnTo>
                                <a:lnTo>
                                  <a:pt x="2041" y="6730"/>
                                </a:lnTo>
                                <a:lnTo>
                                  <a:pt x="2106" y="6759"/>
                                </a:lnTo>
                                <a:lnTo>
                                  <a:pt x="2172" y="6788"/>
                                </a:lnTo>
                                <a:lnTo>
                                  <a:pt x="2238" y="6814"/>
                                </a:lnTo>
                                <a:lnTo>
                                  <a:pt x="2305" y="6840"/>
                                </a:lnTo>
                                <a:lnTo>
                                  <a:pt x="2373" y="6864"/>
                                </a:lnTo>
                                <a:lnTo>
                                  <a:pt x="2441" y="6887"/>
                                </a:lnTo>
                                <a:lnTo>
                                  <a:pt x="2510" y="6909"/>
                                </a:lnTo>
                                <a:lnTo>
                                  <a:pt x="2579" y="6929"/>
                                </a:lnTo>
                                <a:lnTo>
                                  <a:pt x="2649" y="6947"/>
                                </a:lnTo>
                                <a:lnTo>
                                  <a:pt x="2720" y="6965"/>
                                </a:lnTo>
                                <a:lnTo>
                                  <a:pt x="2791" y="6981"/>
                                </a:lnTo>
                                <a:lnTo>
                                  <a:pt x="2863" y="6995"/>
                                </a:lnTo>
                                <a:lnTo>
                                  <a:pt x="2935" y="7008"/>
                                </a:lnTo>
                                <a:lnTo>
                                  <a:pt x="3007" y="7020"/>
                                </a:lnTo>
                                <a:lnTo>
                                  <a:pt x="3081" y="7030"/>
                                </a:lnTo>
                                <a:lnTo>
                                  <a:pt x="3154" y="7038"/>
                                </a:lnTo>
                                <a:lnTo>
                                  <a:pt x="3228" y="7045"/>
                                </a:lnTo>
                                <a:lnTo>
                                  <a:pt x="3303" y="7051"/>
                                </a:lnTo>
                                <a:lnTo>
                                  <a:pt x="3378" y="7055"/>
                                </a:lnTo>
                                <a:lnTo>
                                  <a:pt x="3453" y="7057"/>
                                </a:lnTo>
                                <a:lnTo>
                                  <a:pt x="3529" y="705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1836">
                            <a:solidFill>
                              <a:srgbClr val="939598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966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0" y="5856"/>
                            <a:ext cx="628" cy="4056"/>
                          </a:xfrm>
                          <a:prstGeom prst="rect">
                            <a:avLst/>
                          </a:prstGeom>
                          <a:solidFill>
                            <a:srgbClr val="28414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5DA02DF" id="Group 21952" o:spid="_x0000_s1026" style="position:absolute;margin-left:0;margin-top:0;width:612pt;height:699.75pt;z-index:-251600896;mso-position-horizontal-relative:page;mso-position-vertical-relative:page" coordsize="12240,139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">
                <v:rect id="Rectangle 3" o:spid="_x0000_s1027" style="position:absolute;left:4450;top:9900;width:7780;height:40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" fillcolor="#f9a13e" stroked="f"/>
                <v:line id="Line 4" o:spid="_x0000_s1028" style="position:absolute;visibility:visible;mso-wrap-style:square" from="4449,12924" to="4449,139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" strokecolor="#9ea3ab" strokeweight=".36372mm"/>
                <v:line id="Line 5" o:spid="_x0000_s1029" style="position:absolute;visibility:visible;mso-wrap-style:square" from="8,13970" to="12185,139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" strokecolor="#9ea3ab" strokeweight=".36372mm"/>
                <v:line id="Line 6" o:spid="_x0000_s1030" style="position:absolute;visibility:visible;mso-wrap-style:square" from="7668,9922" to="12235,9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" strokecolor="#9ea3ab" strokeweight=".36372mm"/>
                <v:rect id="Rectangle 7" o:spid="_x0000_s1031" style="position:absolute;top:9911;width:616;height: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" fillcolor="#9ea3ab" stroked="f"/>
                <v:rect id="Rectangle 8" o:spid="_x0000_s1032" style="position:absolute;left:10;top:1824;width:4444;height:40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" fillcolor="#8ea1b4" stroked="f"/>
                <v:rect id="Rectangle 9" o:spid="_x0000_s1033" style="position:absolute;left:4460;width:7780;height:18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" fillcolor="#69bb9e" stroked="f"/>
                <v:line id="Line 10" o:spid="_x0000_s1034" style="position:absolute;visibility:visible;mso-wrap-style:square" from="4449,11" to="4449,58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" strokecolor="#9ea3ab" strokeweight=".36372mm"/>
                <v:line id="Line 11" o:spid="_x0000_s1035" style="position:absolute;visibility:visible;mso-wrap-style:square" from="628,5875" to="12240,5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" strokecolor="#9ea3ab" strokeweight=".36372mm"/>
                <v:line id="Line 12" o:spid="_x0000_s1036" style="position:absolute;visibility:visible;mso-wrap-style:square" from="8,1828" to="12185,18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" strokecolor="#9ea3ab" strokeweight=".36372mm"/>
                <v:shape id="Picture 13" o:spid="_x0000_s1037" type="#_x0000_t75" style="position:absolute;left:605;top:5861;width:7074;height:70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">
                  <v:imagedata r:id="rId17" o:title=""/>
                </v:shape>
                <v:shape id="Freeform 14" o:spid="_x0000_s1038" style="position:absolute;left:613;top:5869;width:7058;height:7058;visibility:visible;mso-wrap-style:square;v-text-anchor:top" coordsize="7058,70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" path="m3529,7058r76,-1l3680,7055r75,-4l3829,7045r74,-7l3977,7030r73,-10l4123,7008r72,-13l4267,6981r71,-16l4409,6947r70,-18l4548,6909r69,-22l4685,6864r68,-24l4820,6814r66,-26l4952,6759r65,-29l5081,6699r63,-32l5207,6634r62,-34l5330,6564r61,-37l5450,6489r59,-39l5567,6410r57,-41l5681,6326r55,-43l5790,6238r54,-46l5897,6146r51,-48l5999,6049r50,-50l6098,5949r47,-52l6192,5844r46,-53l6282,5736r44,-55l6368,5625r42,-58l6450,5509r39,-58l6527,5391r37,-60l6599,5269r35,-62l6667,5145r32,-64l6730,5017r29,-65l6787,4886r27,-66l6840,4753r24,-68l6887,4617r21,-69l6928,4479r19,-70l6964,4338r16,-71l6995,4196r13,-73l7019,4051r10,-74l7038,3904r7,-74l7051,3755r4,-75l7057,3605r1,-76l7057,3453r-2,-75l7051,3303r-6,-74l7038,3155r-9,-74l7019,3008r-11,-73l6995,2863r-15,-72l6964,2720r-17,-71l6928,2579r-20,-69l6887,2441r-23,-68l6840,2305r-26,-67l6787,2172r-28,-66l6730,2041r-31,-64l6667,1914r-33,-63l6599,1789r-35,-61l6527,1667r-38,-59l6450,1549r-40,-58l6368,1434r-42,-57l6282,1322r-44,-54l6192,1214r-47,-53l6098,1110r-49,-51l5999,1009r-51,-49l5897,913r-53,-47l5790,820r-54,-44l5681,732r-57,-42l5567,648r-58,-40l5450,569r-59,-38l5330,494r-61,-35l5207,424r-63,-33l5081,359r-64,-31l4952,299r-66,-28l4820,244r-67,-26l4685,194r-68,-23l4548,150r-69,-20l4409,111,4338,94,4267,78,4195,63,4123,50,4050,39,3977,29r-74,-9l3829,13,3755,7,3680,4,3605,1,3529,r-76,1l3378,4r-75,3l3228,13r-74,7l3081,29r-74,10l2935,50r-72,13l2791,78r-71,16l2649,111r-70,19l2510,150r-69,21l2373,194r-68,24l2238,244r-66,27l2106,299r-65,29l1977,359r-64,32l1851,424r-62,35l1727,494r-60,37l1607,569r-58,39l1491,648r-58,42l1377,732r-55,44l1267,820r-53,46l1161,913r-52,47l1059,1009r-50,50l960,1110r-48,51l866,1214r-46,54l775,1322r-43,55l689,1434r-41,57l608,1549r-39,59l531,1667r-37,61l458,1789r-34,62l391,1914r-32,63l328,2041r-29,65l270,2172r-26,66l218,2305r-24,68l171,2441r-22,69l129,2579r-18,70l93,2720r-16,71l63,2863r-13,72l38,3008r-10,73l20,3155r-7,74l7,3303r-4,75l1,3453,,3529r1,76l3,3680r4,75l13,3830r7,74l28,3977r10,74l50,4123r13,73l77,4267r16,71l111,4409r18,70l149,4548r22,69l194,4685r24,68l244,4820r26,66l299,4952r29,65l359,5081r32,64l424,5207r34,62l494,5331r37,60l569,5451r39,58l648,5567r41,58l732,5681r43,55l820,5791r46,53l912,5897r48,52l1009,5999r50,50l1109,6098r52,48l1214,6192r53,46l1322,6283r55,43l1433,6369r58,41l1549,6450r58,39l1667,6527r60,37l1789,6600r62,34l1913,6667r64,32l2041,6730r65,29l2172,6788r66,26l2305,6840r68,24l2441,6887r69,22l2579,6929r70,18l2720,6965r71,16l2863,6995r72,13l3007,7020r74,10l3154,7038r74,7l3303,7051r75,4l3453,7057r76,1xe" filled="f" strokecolor="#939598" strokeweight=".32878mm">
                  <v:path arrowok="t" o:connecttype="custom" o:connectlocs="3829,12914;4195,12864;4548,12778;4886,12657;5207,12503;5509,12319;5790,12107;6049,11868;6282,11605;6489,11320;6667,11014;6814,10689;6928,10348;7008,9992;7051,9624;7055,9247;7019,8877;6947,8518;6840,8174;6699,7846;6527,7536;6326,7246;6098,6979;5844,6735;5567,6517;5269,6328;4952,6168;4617,6040;4267,5947;3903,5889;3529,5869;3154,5889;2791,5947;2441,6040;2106,6168;1789,6328;1491,6517;1214,6735;960,6979;732,7246;531,7536;359,7846;218,8174;111,8518;38,8877;3,9247;7,9624;50,9992;129,10348;244,10689;391,11014;569,11320;775,11605;1009,11868;1267,12107;1549,12319;1851,12503;2172,12657;2510,12778;2863,12864;3228,12914" o:connectangles="0,0,0,0,0,0,0,0,0,0,0,0,0,0,0,0,0,0,0,0,0,0,0,0,0,0,0,0,0,0,0,0,0,0,0,0,0,0,0,0,0,0,0,0,0,0,0,0,0,0,0,0,0,0,0,0,0,0,0,0,0"/>
                </v:shape>
                <v:rect id="Rectangle 15" o:spid="_x0000_s1039" style="position:absolute;top:5856;width:628;height:40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" fillcolor="#28414d" stroked="f"/>
                <w10:wrap anchorx="page" anchory="page"/>
              </v:group>
            </w:pict>
          </mc:Fallback>
        </mc:AlternateContent>
      </w:r>
      <w:r w:rsidR="00277A44">
        <w:t xml:space="preserve"> </w:t>
      </w:r>
      <w:r w:rsidR="00C36907">
        <w:br w:type="page"/>
      </w:r>
    </w:p>
    <w:p w14:paraId="11C060C8" w14:textId="77777777" w:rsidR="00053998" w:rsidRDefault="00FA482A" w:rsidP="00FA482A">
      <w:pPr>
        <w:spacing w:after="0" w:line="700" w:lineRule="exact"/>
        <w:ind w:left="0" w:firstLine="0"/>
        <w:rPr>
          <w:rFonts w:ascii="Century Gothic" w:eastAsia="Futura LT Pro" w:hAnsi="Century Gothic" w:cs="Futura LT Pro"/>
          <w:b/>
          <w:color w:val="939597"/>
          <w:sz w:val="79"/>
        </w:rPr>
      </w:pPr>
      <w:r w:rsidRPr="00FA482A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1A7EB33" wp14:editId="194F3596">
                <wp:simplePos x="0" y="0"/>
                <wp:positionH relativeFrom="margin">
                  <wp:posOffset>2244676</wp:posOffset>
                </wp:positionH>
                <wp:positionV relativeFrom="paragraph">
                  <wp:posOffset>1981640</wp:posOffset>
                </wp:positionV>
                <wp:extent cx="2092325" cy="523875"/>
                <wp:effectExtent l="0" t="0" r="0" b="0"/>
                <wp:wrapTopAndBottom/>
                <wp:docPr id="21977" name="Rectangle 219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2325" cy="52387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4A07BEAE" w14:textId="77777777" w:rsidR="00821386" w:rsidRPr="006179C2" w:rsidRDefault="00821386" w:rsidP="00F246D9">
                            <w:pPr>
                              <w:pStyle w:val="coversubtitle"/>
                              <w:rPr>
                                <w:color w:val="808080" w:themeColor="background1" w:themeShade="80"/>
                                <w:sz w:val="32"/>
                                <w:szCs w:val="32"/>
                              </w:rPr>
                            </w:pPr>
                            <w:r w:rsidRPr="006179C2">
                              <w:rPr>
                                <w:color w:val="808080" w:themeColor="background1" w:themeShade="80"/>
                                <w:sz w:val="32"/>
                                <w:szCs w:val="32"/>
                              </w:rPr>
                              <w:t>Track 20</w:t>
                            </w:r>
                          </w:p>
                          <w:p w14:paraId="262AECE8" w14:textId="77777777" w:rsidR="00821386" w:rsidRPr="00CC0830" w:rsidRDefault="00821386" w:rsidP="00DA4511">
                            <w:pPr>
                              <w:pStyle w:val="coversubtitle"/>
                            </w:pPr>
                          </w:p>
                          <w:p w14:paraId="57CF5600" w14:textId="77777777" w:rsidR="00821386" w:rsidRDefault="00821386"/>
                          <w:p w14:paraId="4823100C" w14:textId="77777777" w:rsidR="00821386" w:rsidRDefault="00821386" w:rsidP="00DA4511">
                            <w:pPr>
                              <w:pStyle w:val="coversubtitle"/>
                            </w:pPr>
                            <w:r w:rsidRPr="00CC0830">
                              <w:t xml:space="preserve">Type </w:t>
                            </w:r>
                            <w:r>
                              <w:t>Y</w:t>
                            </w:r>
                            <w:r w:rsidRPr="00CC0830">
                              <w:t xml:space="preserve">our </w:t>
                            </w:r>
                            <w:r>
                              <w:t>S</w:t>
                            </w:r>
                            <w:r w:rsidRPr="00CC0830">
                              <w:t xml:space="preserve">ubhead </w:t>
                            </w:r>
                            <w:r>
                              <w:t>H</w:t>
                            </w:r>
                            <w:r w:rsidRPr="00CC0830">
                              <w:t xml:space="preserve">ere </w:t>
                            </w:r>
                            <w:r>
                              <w:t>O</w:t>
                            </w:r>
                            <w:r w:rsidRPr="00CC0830">
                              <w:t xml:space="preserve">ne </w:t>
                            </w:r>
                            <w:r>
                              <w:t>o</w:t>
                            </w:r>
                            <w:r w:rsidRPr="00CC0830">
                              <w:t xml:space="preserve">r </w:t>
                            </w:r>
                            <w:r>
                              <w:t>T</w:t>
                            </w:r>
                            <w:r w:rsidRPr="00CC0830">
                              <w:t xml:space="preserve">wo </w:t>
                            </w:r>
                            <w:r>
                              <w:t>L</w:t>
                            </w:r>
                            <w:r w:rsidRPr="00CC0830">
                              <w:t>ines</w:t>
                            </w:r>
                          </w:p>
                          <w:p w14:paraId="042B723B" w14:textId="77777777" w:rsidR="00821386" w:rsidRPr="00CC0830" w:rsidRDefault="00821386" w:rsidP="00DA4511">
                            <w:pPr>
                              <w:pStyle w:val="coversubtitle"/>
                            </w:pPr>
                          </w:p>
                          <w:p w14:paraId="11C9FB0E" w14:textId="77777777" w:rsidR="00821386" w:rsidRDefault="00821386"/>
                          <w:p w14:paraId="0CB115B7" w14:textId="77777777" w:rsidR="00821386" w:rsidRPr="00F246D9" w:rsidRDefault="00821386" w:rsidP="00F246D9">
                            <w:pPr>
                              <w:pStyle w:val="coversubtitle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Track 20</w:t>
                            </w:r>
                          </w:p>
                          <w:p w14:paraId="009AC7DB" w14:textId="77777777" w:rsidR="00821386" w:rsidRPr="00CC0830" w:rsidRDefault="00821386" w:rsidP="00DA4511">
                            <w:pPr>
                              <w:pStyle w:val="coversubtitle"/>
                            </w:pPr>
                          </w:p>
                          <w:p w14:paraId="4CF1BCC7" w14:textId="77777777" w:rsidR="00821386" w:rsidRDefault="00821386"/>
                          <w:p w14:paraId="70E3FC2D" w14:textId="77777777" w:rsidR="00821386" w:rsidRDefault="00821386" w:rsidP="00DA4511">
                            <w:pPr>
                              <w:pStyle w:val="coversubtitle"/>
                            </w:pPr>
                            <w:r w:rsidRPr="00CC0830">
                              <w:t xml:space="preserve">Type </w:t>
                            </w:r>
                            <w:r>
                              <w:t>Y</w:t>
                            </w:r>
                            <w:r w:rsidRPr="00CC0830">
                              <w:t xml:space="preserve">our </w:t>
                            </w:r>
                            <w:r>
                              <w:t>S</w:t>
                            </w:r>
                            <w:r w:rsidRPr="00CC0830">
                              <w:t xml:space="preserve">ubhead </w:t>
                            </w:r>
                            <w:r>
                              <w:t>H</w:t>
                            </w:r>
                            <w:r w:rsidRPr="00CC0830">
                              <w:t xml:space="preserve">ere </w:t>
                            </w:r>
                            <w:r>
                              <w:t>O</w:t>
                            </w:r>
                            <w:r w:rsidRPr="00CC0830">
                              <w:t xml:space="preserve">ne </w:t>
                            </w:r>
                            <w:r>
                              <w:t>o</w:t>
                            </w:r>
                            <w:r w:rsidRPr="00CC0830">
                              <w:t xml:space="preserve">r </w:t>
                            </w:r>
                            <w:r>
                              <w:t>T</w:t>
                            </w:r>
                            <w:r w:rsidRPr="00CC0830">
                              <w:t xml:space="preserve">wo </w:t>
                            </w:r>
                            <w:r>
                              <w:t>L</w:t>
                            </w:r>
                            <w:r w:rsidRPr="00CC0830">
                              <w:t>ines</w:t>
                            </w:r>
                          </w:p>
                          <w:p w14:paraId="754E4680" w14:textId="77777777" w:rsidR="00821386" w:rsidRPr="00CC0830" w:rsidRDefault="00821386" w:rsidP="00DA4511">
                            <w:pPr>
                              <w:pStyle w:val="coversubtitle"/>
                            </w:pPr>
                          </w:p>
                          <w:p w14:paraId="56F39BF4" w14:textId="77777777" w:rsidR="00821386" w:rsidRDefault="00821386"/>
                          <w:p w14:paraId="4B6C054A" w14:textId="77777777" w:rsidR="00821386" w:rsidRPr="00F246D9" w:rsidRDefault="00821386" w:rsidP="00F246D9">
                            <w:pPr>
                              <w:pStyle w:val="coversubtitle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Track 20</w:t>
                            </w:r>
                          </w:p>
                          <w:p w14:paraId="0A13C4DF" w14:textId="77777777" w:rsidR="00821386" w:rsidRPr="00CC0830" w:rsidRDefault="00821386" w:rsidP="00DA4511">
                            <w:pPr>
                              <w:pStyle w:val="coversubtitle"/>
                            </w:pPr>
                          </w:p>
                          <w:p w14:paraId="33746273" w14:textId="77777777" w:rsidR="00821386" w:rsidRDefault="00821386"/>
                          <w:p w14:paraId="12F19B8A" w14:textId="77777777" w:rsidR="00821386" w:rsidRDefault="00821386" w:rsidP="00DA4511">
                            <w:pPr>
                              <w:pStyle w:val="coversubtitle"/>
                            </w:pPr>
                            <w:r w:rsidRPr="00CC0830">
                              <w:t xml:space="preserve">Type </w:t>
                            </w:r>
                            <w:r>
                              <w:t>Y</w:t>
                            </w:r>
                            <w:r w:rsidRPr="00CC0830">
                              <w:t xml:space="preserve">our </w:t>
                            </w:r>
                            <w:r>
                              <w:t>S</w:t>
                            </w:r>
                            <w:r w:rsidRPr="00CC0830">
                              <w:t xml:space="preserve">ubhead </w:t>
                            </w:r>
                            <w:r>
                              <w:t>H</w:t>
                            </w:r>
                            <w:r w:rsidRPr="00CC0830">
                              <w:t xml:space="preserve">ere </w:t>
                            </w:r>
                            <w:r>
                              <w:t>O</w:t>
                            </w:r>
                            <w:r w:rsidRPr="00CC0830">
                              <w:t xml:space="preserve">ne </w:t>
                            </w:r>
                            <w:r>
                              <w:t>o</w:t>
                            </w:r>
                            <w:r w:rsidRPr="00CC0830">
                              <w:t xml:space="preserve">r </w:t>
                            </w:r>
                            <w:r>
                              <w:t>T</w:t>
                            </w:r>
                            <w:r w:rsidRPr="00CC0830">
                              <w:t xml:space="preserve">wo </w:t>
                            </w:r>
                            <w:r>
                              <w:t>L</w:t>
                            </w:r>
                            <w:r w:rsidRPr="00CC0830">
                              <w:t>ines</w:t>
                            </w:r>
                          </w:p>
                          <w:p w14:paraId="59E8B4BA" w14:textId="77777777" w:rsidR="00821386" w:rsidRPr="00CC0830" w:rsidRDefault="00821386" w:rsidP="00DA4511">
                            <w:pPr>
                              <w:pStyle w:val="coversubtitle"/>
                            </w:pPr>
                          </w:p>
                          <w:p w14:paraId="4F6A3B3B" w14:textId="77777777" w:rsidR="00821386" w:rsidRDefault="00821386"/>
                          <w:p w14:paraId="4A412EF4" w14:textId="77777777" w:rsidR="00821386" w:rsidRPr="00F246D9" w:rsidRDefault="00821386" w:rsidP="00F246D9">
                            <w:pPr>
                              <w:pStyle w:val="coversubtitle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Track 20</w:t>
                            </w:r>
                          </w:p>
                          <w:p w14:paraId="41B32EB7" w14:textId="77777777" w:rsidR="00821386" w:rsidRPr="00CC0830" w:rsidRDefault="00821386" w:rsidP="00DA4511">
                            <w:pPr>
                              <w:pStyle w:val="coversubtitle"/>
                            </w:pPr>
                          </w:p>
                          <w:p w14:paraId="121407C9" w14:textId="77777777" w:rsidR="00821386" w:rsidRDefault="00821386"/>
                          <w:p w14:paraId="257B73AD" w14:textId="77777777" w:rsidR="00821386" w:rsidRDefault="00821386" w:rsidP="00DA4511">
                            <w:pPr>
                              <w:pStyle w:val="coversubtitle"/>
                            </w:pPr>
                            <w:bookmarkStart w:id="0" w:name="_Toc37345132"/>
                            <w:r w:rsidRPr="00CC0830">
                              <w:t xml:space="preserve">Type </w:t>
                            </w:r>
                            <w:r>
                              <w:t>Y</w:t>
                            </w:r>
                            <w:r w:rsidRPr="00CC0830">
                              <w:t xml:space="preserve">our </w:t>
                            </w:r>
                            <w:r>
                              <w:t>S</w:t>
                            </w:r>
                            <w:r w:rsidRPr="00CC0830">
                              <w:t xml:space="preserve">ubhead </w:t>
                            </w:r>
                            <w:r>
                              <w:t>H</w:t>
                            </w:r>
                            <w:r w:rsidRPr="00CC0830">
                              <w:t xml:space="preserve">ere </w:t>
                            </w:r>
                            <w:r>
                              <w:t>O</w:t>
                            </w:r>
                            <w:r w:rsidRPr="00CC0830">
                              <w:t xml:space="preserve">ne </w:t>
                            </w:r>
                            <w:r>
                              <w:t>o</w:t>
                            </w:r>
                            <w:r w:rsidRPr="00CC0830">
                              <w:t xml:space="preserve">r </w:t>
                            </w:r>
                            <w:r>
                              <w:t>T</w:t>
                            </w:r>
                            <w:r w:rsidRPr="00CC0830">
                              <w:t xml:space="preserve">wo </w:t>
                            </w:r>
                            <w:r>
                              <w:t>L</w:t>
                            </w:r>
                            <w:r w:rsidRPr="00CC0830">
                              <w:t>ines</w:t>
                            </w:r>
                            <w:bookmarkEnd w:id="0"/>
                          </w:p>
                          <w:p w14:paraId="0C117C88" w14:textId="77777777" w:rsidR="00821386" w:rsidRPr="00CC0830" w:rsidRDefault="00821386" w:rsidP="00DA4511">
                            <w:pPr>
                              <w:pStyle w:val="coversubtitle"/>
                            </w:pPr>
                          </w:p>
                        </w:txbxContent>
                      </wps:txbx>
                      <wps:bodyPr horzOverflow="overflow" vert="horz" wrap="square" lIns="0" tIns="0" rIns="0" bIns="0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A7EB33" id="Rectangle 21977" o:spid="_x0000_s1029" style="position:absolute;margin-left:176.75pt;margin-top:156.05pt;width:164.75pt;height:41.25pt;z-index:2517196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" filled="f" stroked="f">
                <v:textbox inset="0,0,0,0">
                  <w:txbxContent>
                    <w:p w14:paraId="4A07BEAE" w14:textId="77777777" w:rsidR="00821386" w:rsidRPr="006179C2" w:rsidRDefault="00821386" w:rsidP="00F246D9">
                      <w:pPr>
                        <w:pStyle w:val="coversubtitle"/>
                        <w:rPr>
                          <w:color w:val="808080" w:themeColor="background1" w:themeShade="80"/>
                          <w:sz w:val="32"/>
                          <w:szCs w:val="32"/>
                        </w:rPr>
                      </w:pPr>
                      <w:r w:rsidRPr="006179C2">
                        <w:rPr>
                          <w:color w:val="808080" w:themeColor="background1" w:themeShade="80"/>
                          <w:sz w:val="32"/>
                          <w:szCs w:val="32"/>
                        </w:rPr>
                        <w:t>Track 20</w:t>
                      </w:r>
                    </w:p>
                    <w:p w14:paraId="262AECE8" w14:textId="77777777" w:rsidR="00821386" w:rsidRPr="00CC0830" w:rsidRDefault="00821386" w:rsidP="00DA4511">
                      <w:pPr>
                        <w:pStyle w:val="coversubtitle"/>
                      </w:pPr>
                    </w:p>
                    <w:p w14:paraId="57CF5600" w14:textId="77777777" w:rsidR="00821386" w:rsidRDefault="00821386"/>
                    <w:p w14:paraId="4823100C" w14:textId="77777777" w:rsidR="00821386" w:rsidRDefault="00821386" w:rsidP="00DA4511">
                      <w:pPr>
                        <w:pStyle w:val="coversubtitle"/>
                      </w:pPr>
                      <w:r w:rsidRPr="00CC0830">
                        <w:t xml:space="preserve">Type </w:t>
                      </w:r>
                      <w:r>
                        <w:t>Y</w:t>
                      </w:r>
                      <w:r w:rsidRPr="00CC0830">
                        <w:t xml:space="preserve">our </w:t>
                      </w:r>
                      <w:r>
                        <w:t>S</w:t>
                      </w:r>
                      <w:r w:rsidRPr="00CC0830">
                        <w:t xml:space="preserve">ubhead </w:t>
                      </w:r>
                      <w:r>
                        <w:t>H</w:t>
                      </w:r>
                      <w:r w:rsidRPr="00CC0830">
                        <w:t xml:space="preserve">ere </w:t>
                      </w:r>
                      <w:r>
                        <w:t>O</w:t>
                      </w:r>
                      <w:r w:rsidRPr="00CC0830">
                        <w:t xml:space="preserve">ne </w:t>
                      </w:r>
                      <w:r>
                        <w:t>o</w:t>
                      </w:r>
                      <w:r w:rsidRPr="00CC0830">
                        <w:t xml:space="preserve">r </w:t>
                      </w:r>
                      <w:r>
                        <w:t>T</w:t>
                      </w:r>
                      <w:r w:rsidRPr="00CC0830">
                        <w:t xml:space="preserve">wo </w:t>
                      </w:r>
                      <w:r>
                        <w:t>L</w:t>
                      </w:r>
                      <w:r w:rsidRPr="00CC0830">
                        <w:t>ines</w:t>
                      </w:r>
                    </w:p>
                    <w:p w14:paraId="042B723B" w14:textId="77777777" w:rsidR="00821386" w:rsidRPr="00CC0830" w:rsidRDefault="00821386" w:rsidP="00DA4511">
                      <w:pPr>
                        <w:pStyle w:val="coversubtitle"/>
                      </w:pPr>
                    </w:p>
                    <w:p w14:paraId="11C9FB0E" w14:textId="77777777" w:rsidR="00821386" w:rsidRDefault="00821386"/>
                    <w:p w14:paraId="0CB115B7" w14:textId="77777777" w:rsidR="00821386" w:rsidRPr="00F246D9" w:rsidRDefault="00821386" w:rsidP="00F246D9">
                      <w:pPr>
                        <w:pStyle w:val="coversubtitle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Track 20</w:t>
                      </w:r>
                    </w:p>
                    <w:p w14:paraId="009AC7DB" w14:textId="77777777" w:rsidR="00821386" w:rsidRPr="00CC0830" w:rsidRDefault="00821386" w:rsidP="00DA4511">
                      <w:pPr>
                        <w:pStyle w:val="coversubtitle"/>
                      </w:pPr>
                    </w:p>
                    <w:p w14:paraId="4CF1BCC7" w14:textId="77777777" w:rsidR="00821386" w:rsidRDefault="00821386"/>
                    <w:p w14:paraId="70E3FC2D" w14:textId="77777777" w:rsidR="00821386" w:rsidRDefault="00821386" w:rsidP="00DA4511">
                      <w:pPr>
                        <w:pStyle w:val="coversubtitle"/>
                      </w:pPr>
                      <w:r w:rsidRPr="00CC0830">
                        <w:t xml:space="preserve">Type </w:t>
                      </w:r>
                      <w:r>
                        <w:t>Y</w:t>
                      </w:r>
                      <w:r w:rsidRPr="00CC0830">
                        <w:t xml:space="preserve">our </w:t>
                      </w:r>
                      <w:r>
                        <w:t>S</w:t>
                      </w:r>
                      <w:r w:rsidRPr="00CC0830">
                        <w:t xml:space="preserve">ubhead </w:t>
                      </w:r>
                      <w:r>
                        <w:t>H</w:t>
                      </w:r>
                      <w:r w:rsidRPr="00CC0830">
                        <w:t xml:space="preserve">ere </w:t>
                      </w:r>
                      <w:r>
                        <w:t>O</w:t>
                      </w:r>
                      <w:r w:rsidRPr="00CC0830">
                        <w:t xml:space="preserve">ne </w:t>
                      </w:r>
                      <w:r>
                        <w:t>o</w:t>
                      </w:r>
                      <w:r w:rsidRPr="00CC0830">
                        <w:t xml:space="preserve">r </w:t>
                      </w:r>
                      <w:r>
                        <w:t>T</w:t>
                      </w:r>
                      <w:r w:rsidRPr="00CC0830">
                        <w:t xml:space="preserve">wo </w:t>
                      </w:r>
                      <w:r>
                        <w:t>L</w:t>
                      </w:r>
                      <w:r w:rsidRPr="00CC0830">
                        <w:t>ines</w:t>
                      </w:r>
                    </w:p>
                    <w:p w14:paraId="754E4680" w14:textId="77777777" w:rsidR="00821386" w:rsidRPr="00CC0830" w:rsidRDefault="00821386" w:rsidP="00DA4511">
                      <w:pPr>
                        <w:pStyle w:val="coversubtitle"/>
                      </w:pPr>
                    </w:p>
                    <w:p w14:paraId="56F39BF4" w14:textId="77777777" w:rsidR="00821386" w:rsidRDefault="00821386"/>
                    <w:p w14:paraId="4B6C054A" w14:textId="77777777" w:rsidR="00821386" w:rsidRPr="00F246D9" w:rsidRDefault="00821386" w:rsidP="00F246D9">
                      <w:pPr>
                        <w:pStyle w:val="coversubtitle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Track 20</w:t>
                      </w:r>
                    </w:p>
                    <w:p w14:paraId="0A13C4DF" w14:textId="77777777" w:rsidR="00821386" w:rsidRPr="00CC0830" w:rsidRDefault="00821386" w:rsidP="00DA4511">
                      <w:pPr>
                        <w:pStyle w:val="coversubtitle"/>
                      </w:pPr>
                    </w:p>
                    <w:p w14:paraId="33746273" w14:textId="77777777" w:rsidR="00821386" w:rsidRDefault="00821386"/>
                    <w:p w14:paraId="12F19B8A" w14:textId="77777777" w:rsidR="00821386" w:rsidRDefault="00821386" w:rsidP="00DA4511">
                      <w:pPr>
                        <w:pStyle w:val="coversubtitle"/>
                      </w:pPr>
                      <w:r w:rsidRPr="00CC0830">
                        <w:t xml:space="preserve">Type </w:t>
                      </w:r>
                      <w:r>
                        <w:t>Y</w:t>
                      </w:r>
                      <w:r w:rsidRPr="00CC0830">
                        <w:t xml:space="preserve">our </w:t>
                      </w:r>
                      <w:r>
                        <w:t>S</w:t>
                      </w:r>
                      <w:r w:rsidRPr="00CC0830">
                        <w:t xml:space="preserve">ubhead </w:t>
                      </w:r>
                      <w:r>
                        <w:t>H</w:t>
                      </w:r>
                      <w:r w:rsidRPr="00CC0830">
                        <w:t xml:space="preserve">ere </w:t>
                      </w:r>
                      <w:r>
                        <w:t>O</w:t>
                      </w:r>
                      <w:r w:rsidRPr="00CC0830">
                        <w:t xml:space="preserve">ne </w:t>
                      </w:r>
                      <w:r>
                        <w:t>o</w:t>
                      </w:r>
                      <w:r w:rsidRPr="00CC0830">
                        <w:t xml:space="preserve">r </w:t>
                      </w:r>
                      <w:r>
                        <w:t>T</w:t>
                      </w:r>
                      <w:r w:rsidRPr="00CC0830">
                        <w:t xml:space="preserve">wo </w:t>
                      </w:r>
                      <w:r>
                        <w:t>L</w:t>
                      </w:r>
                      <w:r w:rsidRPr="00CC0830">
                        <w:t>ines</w:t>
                      </w:r>
                    </w:p>
                    <w:p w14:paraId="59E8B4BA" w14:textId="77777777" w:rsidR="00821386" w:rsidRPr="00CC0830" w:rsidRDefault="00821386" w:rsidP="00DA4511">
                      <w:pPr>
                        <w:pStyle w:val="coversubtitle"/>
                      </w:pPr>
                    </w:p>
                    <w:p w14:paraId="4F6A3B3B" w14:textId="77777777" w:rsidR="00821386" w:rsidRDefault="00821386"/>
                    <w:p w14:paraId="4A412EF4" w14:textId="77777777" w:rsidR="00821386" w:rsidRPr="00F246D9" w:rsidRDefault="00821386" w:rsidP="00F246D9">
                      <w:pPr>
                        <w:pStyle w:val="coversubtitle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Track 20</w:t>
                      </w:r>
                    </w:p>
                    <w:p w14:paraId="41B32EB7" w14:textId="77777777" w:rsidR="00821386" w:rsidRPr="00CC0830" w:rsidRDefault="00821386" w:rsidP="00DA4511">
                      <w:pPr>
                        <w:pStyle w:val="coversubtitle"/>
                      </w:pPr>
                    </w:p>
                    <w:p w14:paraId="121407C9" w14:textId="77777777" w:rsidR="00821386" w:rsidRDefault="00821386"/>
                    <w:p w14:paraId="257B73AD" w14:textId="77777777" w:rsidR="00821386" w:rsidRDefault="00821386" w:rsidP="00DA4511">
                      <w:pPr>
                        <w:pStyle w:val="coversubtitle"/>
                      </w:pPr>
                      <w:bookmarkStart w:id="1" w:name="_Toc37345132"/>
                      <w:r w:rsidRPr="00CC0830">
                        <w:t xml:space="preserve">Type </w:t>
                      </w:r>
                      <w:r>
                        <w:t>Y</w:t>
                      </w:r>
                      <w:r w:rsidRPr="00CC0830">
                        <w:t xml:space="preserve">our </w:t>
                      </w:r>
                      <w:r>
                        <w:t>S</w:t>
                      </w:r>
                      <w:r w:rsidRPr="00CC0830">
                        <w:t xml:space="preserve">ubhead </w:t>
                      </w:r>
                      <w:r>
                        <w:t>H</w:t>
                      </w:r>
                      <w:r w:rsidRPr="00CC0830">
                        <w:t xml:space="preserve">ere </w:t>
                      </w:r>
                      <w:r>
                        <w:t>O</w:t>
                      </w:r>
                      <w:r w:rsidRPr="00CC0830">
                        <w:t xml:space="preserve">ne </w:t>
                      </w:r>
                      <w:r>
                        <w:t>o</w:t>
                      </w:r>
                      <w:r w:rsidRPr="00CC0830">
                        <w:t xml:space="preserve">r </w:t>
                      </w:r>
                      <w:r>
                        <w:t>T</w:t>
                      </w:r>
                      <w:r w:rsidRPr="00CC0830">
                        <w:t xml:space="preserve">wo </w:t>
                      </w:r>
                      <w:r>
                        <w:t>L</w:t>
                      </w:r>
                      <w:r w:rsidRPr="00CC0830">
                        <w:t>ines</w:t>
                      </w:r>
                      <w:bookmarkEnd w:id="1"/>
                    </w:p>
                    <w:p w14:paraId="0C117C88" w14:textId="77777777" w:rsidR="00821386" w:rsidRPr="00CC0830" w:rsidRDefault="00821386" w:rsidP="00DA4511">
                      <w:pPr>
                        <w:pStyle w:val="coversubtitle"/>
                      </w:pPr>
                    </w:p>
                  </w:txbxContent>
                </v:textbox>
                <w10:wrap type="topAndBottom" anchorx="margin"/>
              </v:rect>
            </w:pict>
          </mc:Fallback>
        </mc:AlternateContent>
      </w:r>
      <w:r w:rsidRPr="00FA482A"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0A8263B0" wp14:editId="47371D85">
                <wp:simplePos x="0" y="0"/>
                <wp:positionH relativeFrom="column">
                  <wp:posOffset>2222500</wp:posOffset>
                </wp:positionH>
                <wp:positionV relativeFrom="paragraph">
                  <wp:posOffset>520065</wp:posOffset>
                </wp:positionV>
                <wp:extent cx="4056380" cy="1460500"/>
                <wp:effectExtent l="0" t="0" r="0" b="0"/>
                <wp:wrapTopAndBottom/>
                <wp:docPr id="21976" name="Rectangle 219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56380" cy="146050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6BDCE53A" w14:textId="77777777" w:rsidR="00821386" w:rsidRDefault="00821386" w:rsidP="00F246D9">
                            <w:pPr>
                              <w:pStyle w:val="covertitle"/>
                            </w:pPr>
                            <w:r>
                              <w:t>Training Curriculum</w:t>
                            </w:r>
                            <w:r w:rsidRPr="002714FC">
                              <w:t xml:space="preserve"> </w:t>
                            </w:r>
                            <w:r>
                              <w:t>for</w:t>
                            </w:r>
                            <w:r w:rsidRPr="002714FC">
                              <w:t xml:space="preserve"> the Integrated Approach to Family Planning Data Quality Assessment</w:t>
                            </w:r>
                          </w:p>
                          <w:p w14:paraId="1452CB7F" w14:textId="77777777" w:rsidR="00821386" w:rsidRPr="00153EB4" w:rsidRDefault="00821386" w:rsidP="008D504B">
                            <w:pPr>
                              <w:pStyle w:val="covertitle"/>
                            </w:pPr>
                          </w:p>
                          <w:p w14:paraId="4755907E" w14:textId="77777777" w:rsidR="00821386" w:rsidRDefault="00821386"/>
                          <w:p w14:paraId="389504F2" w14:textId="77777777" w:rsidR="00821386" w:rsidRDefault="00821386" w:rsidP="00F246D9">
                            <w:pPr>
                              <w:pStyle w:val="covertitle"/>
                            </w:pPr>
                            <w:r>
                              <w:t>Training Curriculum</w:t>
                            </w:r>
                            <w:r w:rsidRPr="002714FC">
                              <w:t xml:space="preserve"> </w:t>
                            </w:r>
                            <w:r>
                              <w:t>for</w:t>
                            </w:r>
                            <w:r w:rsidRPr="002714FC">
                              <w:t xml:space="preserve"> the Integrated Approach to Family Planning Data Quality Assessment</w:t>
                            </w:r>
                          </w:p>
                          <w:p w14:paraId="47EB8338" w14:textId="77777777" w:rsidR="00821386" w:rsidRPr="00153EB4" w:rsidRDefault="00821386" w:rsidP="008D504B">
                            <w:pPr>
                              <w:pStyle w:val="covertitle"/>
                            </w:pPr>
                          </w:p>
                          <w:p w14:paraId="3115C3E0" w14:textId="77777777" w:rsidR="00821386" w:rsidRDefault="00821386"/>
                          <w:p w14:paraId="169CCE54" w14:textId="77777777" w:rsidR="00821386" w:rsidRDefault="00821386" w:rsidP="00F246D9">
                            <w:pPr>
                              <w:pStyle w:val="covertitle"/>
                            </w:pPr>
                            <w:r>
                              <w:t>Training Curriculum</w:t>
                            </w:r>
                            <w:r w:rsidRPr="002714FC">
                              <w:t xml:space="preserve"> </w:t>
                            </w:r>
                            <w:r>
                              <w:t>for</w:t>
                            </w:r>
                            <w:r w:rsidRPr="002714FC">
                              <w:t xml:space="preserve"> the Integrated Approach to Family Planning Data Quality Assessment</w:t>
                            </w:r>
                          </w:p>
                          <w:p w14:paraId="18A424F0" w14:textId="77777777" w:rsidR="00821386" w:rsidRPr="00153EB4" w:rsidRDefault="00821386" w:rsidP="008D504B">
                            <w:pPr>
                              <w:pStyle w:val="covertitle"/>
                            </w:pPr>
                          </w:p>
                          <w:p w14:paraId="6C29DC68" w14:textId="77777777" w:rsidR="00821386" w:rsidRDefault="00821386"/>
                          <w:p w14:paraId="468B0319" w14:textId="77777777" w:rsidR="00821386" w:rsidRDefault="00821386" w:rsidP="00F246D9">
                            <w:pPr>
                              <w:pStyle w:val="covertitle"/>
                            </w:pPr>
                            <w:r>
                              <w:t>Training Curriculum</w:t>
                            </w:r>
                            <w:r w:rsidRPr="002714FC">
                              <w:t xml:space="preserve"> </w:t>
                            </w:r>
                            <w:r>
                              <w:t>for</w:t>
                            </w:r>
                            <w:r w:rsidRPr="002714FC">
                              <w:t xml:space="preserve"> the Integrated Approach to Family Planning Data Quality Assessment</w:t>
                            </w:r>
                          </w:p>
                          <w:p w14:paraId="5E02C19A" w14:textId="77777777" w:rsidR="00821386" w:rsidRPr="00153EB4" w:rsidRDefault="00821386" w:rsidP="008D504B">
                            <w:pPr>
                              <w:pStyle w:val="covertitle"/>
                            </w:pPr>
                          </w:p>
                        </w:txbxContent>
                      </wps:txbx>
                      <wps:bodyPr horzOverflow="overflow" vert="horz" wrap="square" lIns="0" tIns="0" rIns="0" bIns="0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A8263B0" id="Rectangle 21976" o:spid="_x0000_s1030" style="position:absolute;margin-left:175pt;margin-top:40.95pt;width:319.4pt;height:11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" filled="f" stroked="f">
                <v:textbox inset="0,0,0,0">
                  <w:txbxContent>
                    <w:p w14:paraId="6BDCE53A" w14:textId="77777777" w:rsidR="00821386" w:rsidRDefault="00821386" w:rsidP="00F246D9">
                      <w:pPr>
                        <w:pStyle w:val="covertitle"/>
                      </w:pPr>
                      <w:r>
                        <w:t>Training Curriculum</w:t>
                      </w:r>
                      <w:r w:rsidRPr="002714FC">
                        <w:t xml:space="preserve"> </w:t>
                      </w:r>
                      <w:r>
                        <w:t>for</w:t>
                      </w:r>
                      <w:r w:rsidRPr="002714FC">
                        <w:t xml:space="preserve"> the Integrated Approach to Family Planning Data Quality Assessment</w:t>
                      </w:r>
                    </w:p>
                    <w:p w14:paraId="1452CB7F" w14:textId="77777777" w:rsidR="00821386" w:rsidRPr="00153EB4" w:rsidRDefault="00821386" w:rsidP="008D504B">
                      <w:pPr>
                        <w:pStyle w:val="covertitle"/>
                      </w:pPr>
                    </w:p>
                    <w:p w14:paraId="4755907E" w14:textId="77777777" w:rsidR="00821386" w:rsidRDefault="00821386"/>
                    <w:p w14:paraId="389504F2" w14:textId="77777777" w:rsidR="00821386" w:rsidRDefault="00821386" w:rsidP="00F246D9">
                      <w:pPr>
                        <w:pStyle w:val="covertitle"/>
                      </w:pPr>
                      <w:r>
                        <w:t>Training Curriculum</w:t>
                      </w:r>
                      <w:r w:rsidRPr="002714FC">
                        <w:t xml:space="preserve"> </w:t>
                      </w:r>
                      <w:r>
                        <w:t>for</w:t>
                      </w:r>
                      <w:r w:rsidRPr="002714FC">
                        <w:t xml:space="preserve"> the Integrated Approach to Family Planning Data Quality Assessment</w:t>
                      </w:r>
                    </w:p>
                    <w:p w14:paraId="47EB8338" w14:textId="77777777" w:rsidR="00821386" w:rsidRPr="00153EB4" w:rsidRDefault="00821386" w:rsidP="008D504B">
                      <w:pPr>
                        <w:pStyle w:val="covertitle"/>
                      </w:pPr>
                    </w:p>
                    <w:p w14:paraId="3115C3E0" w14:textId="77777777" w:rsidR="00821386" w:rsidRDefault="00821386"/>
                    <w:p w14:paraId="169CCE54" w14:textId="77777777" w:rsidR="00821386" w:rsidRDefault="00821386" w:rsidP="00F246D9">
                      <w:pPr>
                        <w:pStyle w:val="covertitle"/>
                      </w:pPr>
                      <w:r>
                        <w:t>Training Curriculum</w:t>
                      </w:r>
                      <w:r w:rsidRPr="002714FC">
                        <w:t xml:space="preserve"> </w:t>
                      </w:r>
                      <w:r>
                        <w:t>for</w:t>
                      </w:r>
                      <w:r w:rsidRPr="002714FC">
                        <w:t xml:space="preserve"> the Integrated Approach to Family Planning Data Quality Assessment</w:t>
                      </w:r>
                    </w:p>
                    <w:p w14:paraId="18A424F0" w14:textId="77777777" w:rsidR="00821386" w:rsidRPr="00153EB4" w:rsidRDefault="00821386" w:rsidP="008D504B">
                      <w:pPr>
                        <w:pStyle w:val="covertitle"/>
                      </w:pPr>
                    </w:p>
                    <w:p w14:paraId="6C29DC68" w14:textId="77777777" w:rsidR="00821386" w:rsidRDefault="00821386"/>
                    <w:p w14:paraId="468B0319" w14:textId="77777777" w:rsidR="00821386" w:rsidRDefault="00821386" w:rsidP="00F246D9">
                      <w:pPr>
                        <w:pStyle w:val="covertitle"/>
                      </w:pPr>
                      <w:r>
                        <w:t>Training Curriculum</w:t>
                      </w:r>
                      <w:r w:rsidRPr="002714FC">
                        <w:t xml:space="preserve"> </w:t>
                      </w:r>
                      <w:r>
                        <w:t>for</w:t>
                      </w:r>
                      <w:r w:rsidRPr="002714FC">
                        <w:t xml:space="preserve"> the Integrated Approach to Family Planning Data Quality Assessment</w:t>
                      </w:r>
                    </w:p>
                    <w:p w14:paraId="5E02C19A" w14:textId="77777777" w:rsidR="00821386" w:rsidRPr="00153EB4" w:rsidRDefault="00821386" w:rsidP="008D504B">
                      <w:pPr>
                        <w:pStyle w:val="covertitle"/>
                      </w:pPr>
                    </w:p>
                  </w:txbxContent>
                </v:textbox>
                <w10:wrap type="topAndBottom"/>
              </v:rect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16608" behindDoc="1" locked="0" layoutInCell="1" allowOverlap="1" wp14:anchorId="28745534" wp14:editId="11F57639">
                <wp:simplePos x="0" y="0"/>
                <wp:positionH relativeFrom="page">
                  <wp:align>left</wp:align>
                </wp:positionH>
                <wp:positionV relativeFrom="page">
                  <wp:align>top</wp:align>
                </wp:positionV>
                <wp:extent cx="7772400" cy="8879840"/>
                <wp:effectExtent l="0" t="0" r="19050" b="16510"/>
                <wp:wrapNone/>
                <wp:docPr id="21967" name="Group 21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772400" cy="8879840"/>
                          <a:chOff x="0" y="11"/>
                          <a:chExt cx="12240" cy="13984"/>
                        </a:xfrm>
                      </wpg:grpSpPr>
                      <wps:wsp>
                        <wps:cNvPr id="21968" name="Line 17"/>
                        <wps:cNvCnPr>
                          <a:cxnSpLocks noChangeShapeType="1"/>
                        </wps:cNvCnPr>
                        <wps:spPr bwMode="auto">
                          <a:xfrm>
                            <a:off x="4449" y="11"/>
                            <a:ext cx="0" cy="5861"/>
                          </a:xfrm>
                          <a:prstGeom prst="line">
                            <a:avLst/>
                          </a:prstGeom>
                          <a:noFill/>
                          <a:ln w="13094">
                            <a:solidFill>
                              <a:srgbClr val="9EA3A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969" name="Line 18"/>
                        <wps:cNvCnPr>
                          <a:cxnSpLocks noChangeShapeType="1"/>
                        </wps:cNvCnPr>
                        <wps:spPr bwMode="auto">
                          <a:xfrm>
                            <a:off x="0" y="5875"/>
                            <a:ext cx="12240" cy="0"/>
                          </a:xfrm>
                          <a:prstGeom prst="line">
                            <a:avLst/>
                          </a:prstGeom>
                          <a:noFill/>
                          <a:ln w="13094">
                            <a:solidFill>
                              <a:srgbClr val="9EA3A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970" name="Line 19"/>
                        <wps:cNvCnPr>
                          <a:cxnSpLocks noChangeShapeType="1"/>
                        </wps:cNvCnPr>
                        <wps:spPr bwMode="auto">
                          <a:xfrm>
                            <a:off x="8" y="1828"/>
                            <a:ext cx="12177" cy="0"/>
                          </a:xfrm>
                          <a:prstGeom prst="line">
                            <a:avLst/>
                          </a:prstGeom>
                          <a:noFill/>
                          <a:ln w="13094">
                            <a:solidFill>
                              <a:srgbClr val="9EA3A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971" name="Line 20"/>
                        <wps:cNvCnPr>
                          <a:cxnSpLocks noChangeShapeType="1"/>
                        </wps:cNvCnPr>
                        <wps:spPr bwMode="auto">
                          <a:xfrm>
                            <a:off x="4449" y="12924"/>
                            <a:ext cx="0" cy="1070"/>
                          </a:xfrm>
                          <a:prstGeom prst="line">
                            <a:avLst/>
                          </a:prstGeom>
                          <a:noFill/>
                          <a:ln w="13094">
                            <a:solidFill>
                              <a:srgbClr val="9EA3A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972" name="Line 21"/>
                        <wps:cNvCnPr>
                          <a:cxnSpLocks noChangeShapeType="1"/>
                        </wps:cNvCnPr>
                        <wps:spPr bwMode="auto">
                          <a:xfrm>
                            <a:off x="8" y="13970"/>
                            <a:ext cx="12177" cy="0"/>
                          </a:xfrm>
                          <a:prstGeom prst="line">
                            <a:avLst/>
                          </a:prstGeom>
                          <a:noFill/>
                          <a:ln w="13094">
                            <a:solidFill>
                              <a:srgbClr val="9EA3A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973" name="AutoShape 22"/>
                        <wps:cNvSpPr>
                          <a:spLocks/>
                        </wps:cNvSpPr>
                        <wps:spPr bwMode="auto">
                          <a:xfrm>
                            <a:off x="0" y="9922"/>
                            <a:ext cx="12235" cy="2"/>
                          </a:xfrm>
                          <a:custGeom>
                            <a:avLst/>
                            <a:gdLst>
                              <a:gd name="T0" fmla="*/ 7668 w 12235"/>
                              <a:gd name="T1" fmla="*/ 12235 w 12235"/>
                              <a:gd name="T2" fmla="*/ 0 w 12235"/>
                              <a:gd name="T3" fmla="*/ 616 w 12235"/>
                            </a:gdLst>
                            <a:ahLst/>
                            <a:cxnLst>
                              <a:cxn ang="0">
                                <a:pos x="T0" y="0"/>
                              </a:cxn>
                              <a:cxn ang="0">
                                <a:pos x="T1" y="0"/>
                              </a:cxn>
                              <a:cxn ang="0">
                                <a:pos x="T2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235">
                                <a:moveTo>
                                  <a:pt x="7668" y="0"/>
                                </a:moveTo>
                                <a:lnTo>
                                  <a:pt x="12235" y="0"/>
                                </a:lnTo>
                                <a:moveTo>
                                  <a:pt x="0" y="0"/>
                                </a:moveTo>
                                <a:lnTo>
                                  <a:pt x="616" y="0"/>
                                </a:lnTo>
                              </a:path>
                            </a:pathLst>
                          </a:custGeom>
                          <a:noFill/>
                          <a:ln w="13094">
                            <a:solidFill>
                              <a:srgbClr val="9EA3A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974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615" y="5871"/>
                            <a:ext cx="7053" cy="7053"/>
                          </a:xfrm>
                          <a:prstGeom prst="rect">
                            <a:avLst/>
                          </a:prstGeom>
                          <a:noFill/>
                          <a:ln w="13094">
                            <a:solidFill>
                              <a:srgbClr val="9EA3AB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975" name="Freeform 24"/>
                        <wps:cNvSpPr>
                          <a:spLocks/>
                        </wps:cNvSpPr>
                        <wps:spPr bwMode="auto">
                          <a:xfrm>
                            <a:off x="613" y="5869"/>
                            <a:ext cx="7058" cy="7058"/>
                          </a:xfrm>
                          <a:custGeom>
                            <a:avLst/>
                            <a:gdLst>
                              <a:gd name="T0" fmla="+- 0 4442 613"/>
                              <a:gd name="T1" fmla="*/ T0 w 7058"/>
                              <a:gd name="T2" fmla="+- 0 12914 5869"/>
                              <a:gd name="T3" fmla="*/ 12914 h 7058"/>
                              <a:gd name="T4" fmla="+- 0 4808 613"/>
                              <a:gd name="T5" fmla="*/ T4 w 7058"/>
                              <a:gd name="T6" fmla="+- 0 12864 5869"/>
                              <a:gd name="T7" fmla="*/ 12864 h 7058"/>
                              <a:gd name="T8" fmla="+- 0 5161 613"/>
                              <a:gd name="T9" fmla="*/ T8 w 7058"/>
                              <a:gd name="T10" fmla="+- 0 12778 5869"/>
                              <a:gd name="T11" fmla="*/ 12778 h 7058"/>
                              <a:gd name="T12" fmla="+- 0 5499 613"/>
                              <a:gd name="T13" fmla="*/ T12 w 7058"/>
                              <a:gd name="T14" fmla="+- 0 12657 5869"/>
                              <a:gd name="T15" fmla="*/ 12657 h 7058"/>
                              <a:gd name="T16" fmla="+- 0 5820 613"/>
                              <a:gd name="T17" fmla="*/ T16 w 7058"/>
                              <a:gd name="T18" fmla="+- 0 12503 5869"/>
                              <a:gd name="T19" fmla="*/ 12503 h 7058"/>
                              <a:gd name="T20" fmla="+- 0 6122 613"/>
                              <a:gd name="T21" fmla="*/ T20 w 7058"/>
                              <a:gd name="T22" fmla="+- 0 12319 5869"/>
                              <a:gd name="T23" fmla="*/ 12319 h 7058"/>
                              <a:gd name="T24" fmla="+- 0 6403 613"/>
                              <a:gd name="T25" fmla="*/ T24 w 7058"/>
                              <a:gd name="T26" fmla="+- 0 12107 5869"/>
                              <a:gd name="T27" fmla="*/ 12107 h 7058"/>
                              <a:gd name="T28" fmla="+- 0 6662 613"/>
                              <a:gd name="T29" fmla="*/ T28 w 7058"/>
                              <a:gd name="T30" fmla="+- 0 11868 5869"/>
                              <a:gd name="T31" fmla="*/ 11868 h 7058"/>
                              <a:gd name="T32" fmla="+- 0 6895 613"/>
                              <a:gd name="T33" fmla="*/ T32 w 7058"/>
                              <a:gd name="T34" fmla="+- 0 11605 5869"/>
                              <a:gd name="T35" fmla="*/ 11605 h 7058"/>
                              <a:gd name="T36" fmla="+- 0 7102 613"/>
                              <a:gd name="T37" fmla="*/ T36 w 7058"/>
                              <a:gd name="T38" fmla="+- 0 11320 5869"/>
                              <a:gd name="T39" fmla="*/ 11320 h 7058"/>
                              <a:gd name="T40" fmla="+- 0 7280 613"/>
                              <a:gd name="T41" fmla="*/ T40 w 7058"/>
                              <a:gd name="T42" fmla="+- 0 11014 5869"/>
                              <a:gd name="T43" fmla="*/ 11014 h 7058"/>
                              <a:gd name="T44" fmla="+- 0 7427 613"/>
                              <a:gd name="T45" fmla="*/ T44 w 7058"/>
                              <a:gd name="T46" fmla="+- 0 10689 5869"/>
                              <a:gd name="T47" fmla="*/ 10689 h 7058"/>
                              <a:gd name="T48" fmla="+- 0 7541 613"/>
                              <a:gd name="T49" fmla="*/ T48 w 7058"/>
                              <a:gd name="T50" fmla="+- 0 10348 5869"/>
                              <a:gd name="T51" fmla="*/ 10348 h 7058"/>
                              <a:gd name="T52" fmla="+- 0 7621 613"/>
                              <a:gd name="T53" fmla="*/ T52 w 7058"/>
                              <a:gd name="T54" fmla="+- 0 9992 5869"/>
                              <a:gd name="T55" fmla="*/ 9992 h 7058"/>
                              <a:gd name="T56" fmla="+- 0 7664 613"/>
                              <a:gd name="T57" fmla="*/ T56 w 7058"/>
                              <a:gd name="T58" fmla="+- 0 9624 5869"/>
                              <a:gd name="T59" fmla="*/ 9624 h 7058"/>
                              <a:gd name="T60" fmla="+- 0 7668 613"/>
                              <a:gd name="T61" fmla="*/ T60 w 7058"/>
                              <a:gd name="T62" fmla="+- 0 9247 5869"/>
                              <a:gd name="T63" fmla="*/ 9247 h 7058"/>
                              <a:gd name="T64" fmla="+- 0 7632 613"/>
                              <a:gd name="T65" fmla="*/ T64 w 7058"/>
                              <a:gd name="T66" fmla="+- 0 8877 5869"/>
                              <a:gd name="T67" fmla="*/ 8877 h 7058"/>
                              <a:gd name="T68" fmla="+- 0 7560 613"/>
                              <a:gd name="T69" fmla="*/ T68 w 7058"/>
                              <a:gd name="T70" fmla="+- 0 8518 5869"/>
                              <a:gd name="T71" fmla="*/ 8518 h 7058"/>
                              <a:gd name="T72" fmla="+- 0 7453 613"/>
                              <a:gd name="T73" fmla="*/ T72 w 7058"/>
                              <a:gd name="T74" fmla="+- 0 8174 5869"/>
                              <a:gd name="T75" fmla="*/ 8174 h 7058"/>
                              <a:gd name="T76" fmla="+- 0 7312 613"/>
                              <a:gd name="T77" fmla="*/ T76 w 7058"/>
                              <a:gd name="T78" fmla="+- 0 7846 5869"/>
                              <a:gd name="T79" fmla="*/ 7846 h 7058"/>
                              <a:gd name="T80" fmla="+- 0 7140 613"/>
                              <a:gd name="T81" fmla="*/ T80 w 7058"/>
                              <a:gd name="T82" fmla="+- 0 7536 5869"/>
                              <a:gd name="T83" fmla="*/ 7536 h 7058"/>
                              <a:gd name="T84" fmla="+- 0 6939 613"/>
                              <a:gd name="T85" fmla="*/ T84 w 7058"/>
                              <a:gd name="T86" fmla="+- 0 7246 5869"/>
                              <a:gd name="T87" fmla="*/ 7246 h 7058"/>
                              <a:gd name="T88" fmla="+- 0 6711 613"/>
                              <a:gd name="T89" fmla="*/ T88 w 7058"/>
                              <a:gd name="T90" fmla="+- 0 6979 5869"/>
                              <a:gd name="T91" fmla="*/ 6979 h 7058"/>
                              <a:gd name="T92" fmla="+- 0 6457 613"/>
                              <a:gd name="T93" fmla="*/ T92 w 7058"/>
                              <a:gd name="T94" fmla="+- 0 6735 5869"/>
                              <a:gd name="T95" fmla="*/ 6735 h 7058"/>
                              <a:gd name="T96" fmla="+- 0 6180 613"/>
                              <a:gd name="T97" fmla="*/ T96 w 7058"/>
                              <a:gd name="T98" fmla="+- 0 6517 5869"/>
                              <a:gd name="T99" fmla="*/ 6517 h 7058"/>
                              <a:gd name="T100" fmla="+- 0 5882 613"/>
                              <a:gd name="T101" fmla="*/ T100 w 7058"/>
                              <a:gd name="T102" fmla="+- 0 6328 5869"/>
                              <a:gd name="T103" fmla="*/ 6328 h 7058"/>
                              <a:gd name="T104" fmla="+- 0 5565 613"/>
                              <a:gd name="T105" fmla="*/ T104 w 7058"/>
                              <a:gd name="T106" fmla="+- 0 6168 5869"/>
                              <a:gd name="T107" fmla="*/ 6168 h 7058"/>
                              <a:gd name="T108" fmla="+- 0 5230 613"/>
                              <a:gd name="T109" fmla="*/ T108 w 7058"/>
                              <a:gd name="T110" fmla="+- 0 6040 5869"/>
                              <a:gd name="T111" fmla="*/ 6040 h 7058"/>
                              <a:gd name="T112" fmla="+- 0 4880 613"/>
                              <a:gd name="T113" fmla="*/ T112 w 7058"/>
                              <a:gd name="T114" fmla="+- 0 5947 5869"/>
                              <a:gd name="T115" fmla="*/ 5947 h 7058"/>
                              <a:gd name="T116" fmla="+- 0 4516 613"/>
                              <a:gd name="T117" fmla="*/ T116 w 7058"/>
                              <a:gd name="T118" fmla="+- 0 5889 5869"/>
                              <a:gd name="T119" fmla="*/ 5889 h 7058"/>
                              <a:gd name="T120" fmla="+- 0 4142 613"/>
                              <a:gd name="T121" fmla="*/ T120 w 7058"/>
                              <a:gd name="T122" fmla="+- 0 5869 5869"/>
                              <a:gd name="T123" fmla="*/ 5869 h 7058"/>
                              <a:gd name="T124" fmla="+- 0 3767 613"/>
                              <a:gd name="T125" fmla="*/ T124 w 7058"/>
                              <a:gd name="T126" fmla="+- 0 5889 5869"/>
                              <a:gd name="T127" fmla="*/ 5889 h 7058"/>
                              <a:gd name="T128" fmla="+- 0 3404 613"/>
                              <a:gd name="T129" fmla="*/ T128 w 7058"/>
                              <a:gd name="T130" fmla="+- 0 5947 5869"/>
                              <a:gd name="T131" fmla="*/ 5947 h 7058"/>
                              <a:gd name="T132" fmla="+- 0 3054 613"/>
                              <a:gd name="T133" fmla="*/ T132 w 7058"/>
                              <a:gd name="T134" fmla="+- 0 6040 5869"/>
                              <a:gd name="T135" fmla="*/ 6040 h 7058"/>
                              <a:gd name="T136" fmla="+- 0 2719 613"/>
                              <a:gd name="T137" fmla="*/ T136 w 7058"/>
                              <a:gd name="T138" fmla="+- 0 6168 5869"/>
                              <a:gd name="T139" fmla="*/ 6168 h 7058"/>
                              <a:gd name="T140" fmla="+- 0 2402 613"/>
                              <a:gd name="T141" fmla="*/ T140 w 7058"/>
                              <a:gd name="T142" fmla="+- 0 6328 5869"/>
                              <a:gd name="T143" fmla="*/ 6328 h 7058"/>
                              <a:gd name="T144" fmla="+- 0 2104 613"/>
                              <a:gd name="T145" fmla="*/ T144 w 7058"/>
                              <a:gd name="T146" fmla="+- 0 6517 5869"/>
                              <a:gd name="T147" fmla="*/ 6517 h 7058"/>
                              <a:gd name="T148" fmla="+- 0 1827 613"/>
                              <a:gd name="T149" fmla="*/ T148 w 7058"/>
                              <a:gd name="T150" fmla="+- 0 6735 5869"/>
                              <a:gd name="T151" fmla="*/ 6735 h 7058"/>
                              <a:gd name="T152" fmla="+- 0 1573 613"/>
                              <a:gd name="T153" fmla="*/ T152 w 7058"/>
                              <a:gd name="T154" fmla="+- 0 6979 5869"/>
                              <a:gd name="T155" fmla="*/ 6979 h 7058"/>
                              <a:gd name="T156" fmla="+- 0 1345 613"/>
                              <a:gd name="T157" fmla="*/ T156 w 7058"/>
                              <a:gd name="T158" fmla="+- 0 7246 5869"/>
                              <a:gd name="T159" fmla="*/ 7246 h 7058"/>
                              <a:gd name="T160" fmla="+- 0 1144 613"/>
                              <a:gd name="T161" fmla="*/ T160 w 7058"/>
                              <a:gd name="T162" fmla="+- 0 7536 5869"/>
                              <a:gd name="T163" fmla="*/ 7536 h 7058"/>
                              <a:gd name="T164" fmla="+- 0 972 613"/>
                              <a:gd name="T165" fmla="*/ T164 w 7058"/>
                              <a:gd name="T166" fmla="+- 0 7846 5869"/>
                              <a:gd name="T167" fmla="*/ 7846 h 7058"/>
                              <a:gd name="T168" fmla="+- 0 831 613"/>
                              <a:gd name="T169" fmla="*/ T168 w 7058"/>
                              <a:gd name="T170" fmla="+- 0 8174 5869"/>
                              <a:gd name="T171" fmla="*/ 8174 h 7058"/>
                              <a:gd name="T172" fmla="+- 0 724 613"/>
                              <a:gd name="T173" fmla="*/ T172 w 7058"/>
                              <a:gd name="T174" fmla="+- 0 8518 5869"/>
                              <a:gd name="T175" fmla="*/ 8518 h 7058"/>
                              <a:gd name="T176" fmla="+- 0 651 613"/>
                              <a:gd name="T177" fmla="*/ T176 w 7058"/>
                              <a:gd name="T178" fmla="+- 0 8877 5869"/>
                              <a:gd name="T179" fmla="*/ 8877 h 7058"/>
                              <a:gd name="T180" fmla="+- 0 616 613"/>
                              <a:gd name="T181" fmla="*/ T180 w 7058"/>
                              <a:gd name="T182" fmla="+- 0 9247 5869"/>
                              <a:gd name="T183" fmla="*/ 9247 h 7058"/>
                              <a:gd name="T184" fmla="+- 0 620 613"/>
                              <a:gd name="T185" fmla="*/ T184 w 7058"/>
                              <a:gd name="T186" fmla="+- 0 9624 5869"/>
                              <a:gd name="T187" fmla="*/ 9624 h 7058"/>
                              <a:gd name="T188" fmla="+- 0 663 613"/>
                              <a:gd name="T189" fmla="*/ T188 w 7058"/>
                              <a:gd name="T190" fmla="+- 0 9992 5869"/>
                              <a:gd name="T191" fmla="*/ 9992 h 7058"/>
                              <a:gd name="T192" fmla="+- 0 742 613"/>
                              <a:gd name="T193" fmla="*/ T192 w 7058"/>
                              <a:gd name="T194" fmla="+- 0 10348 5869"/>
                              <a:gd name="T195" fmla="*/ 10348 h 7058"/>
                              <a:gd name="T196" fmla="+- 0 857 613"/>
                              <a:gd name="T197" fmla="*/ T196 w 7058"/>
                              <a:gd name="T198" fmla="+- 0 10689 5869"/>
                              <a:gd name="T199" fmla="*/ 10689 h 7058"/>
                              <a:gd name="T200" fmla="+- 0 1004 613"/>
                              <a:gd name="T201" fmla="*/ T200 w 7058"/>
                              <a:gd name="T202" fmla="+- 0 11014 5869"/>
                              <a:gd name="T203" fmla="*/ 11014 h 7058"/>
                              <a:gd name="T204" fmla="+- 0 1182 613"/>
                              <a:gd name="T205" fmla="*/ T204 w 7058"/>
                              <a:gd name="T206" fmla="+- 0 11320 5869"/>
                              <a:gd name="T207" fmla="*/ 11320 h 7058"/>
                              <a:gd name="T208" fmla="+- 0 1388 613"/>
                              <a:gd name="T209" fmla="*/ T208 w 7058"/>
                              <a:gd name="T210" fmla="+- 0 11605 5869"/>
                              <a:gd name="T211" fmla="*/ 11605 h 7058"/>
                              <a:gd name="T212" fmla="+- 0 1622 613"/>
                              <a:gd name="T213" fmla="*/ T212 w 7058"/>
                              <a:gd name="T214" fmla="+- 0 11868 5869"/>
                              <a:gd name="T215" fmla="*/ 11868 h 7058"/>
                              <a:gd name="T216" fmla="+- 0 1880 613"/>
                              <a:gd name="T217" fmla="*/ T216 w 7058"/>
                              <a:gd name="T218" fmla="+- 0 12107 5869"/>
                              <a:gd name="T219" fmla="*/ 12107 h 7058"/>
                              <a:gd name="T220" fmla="+- 0 2162 613"/>
                              <a:gd name="T221" fmla="*/ T220 w 7058"/>
                              <a:gd name="T222" fmla="+- 0 12319 5869"/>
                              <a:gd name="T223" fmla="*/ 12319 h 7058"/>
                              <a:gd name="T224" fmla="+- 0 2464 613"/>
                              <a:gd name="T225" fmla="*/ T224 w 7058"/>
                              <a:gd name="T226" fmla="+- 0 12503 5869"/>
                              <a:gd name="T227" fmla="*/ 12503 h 7058"/>
                              <a:gd name="T228" fmla="+- 0 2785 613"/>
                              <a:gd name="T229" fmla="*/ T228 w 7058"/>
                              <a:gd name="T230" fmla="+- 0 12657 5869"/>
                              <a:gd name="T231" fmla="*/ 12657 h 7058"/>
                              <a:gd name="T232" fmla="+- 0 3123 613"/>
                              <a:gd name="T233" fmla="*/ T232 w 7058"/>
                              <a:gd name="T234" fmla="+- 0 12778 5869"/>
                              <a:gd name="T235" fmla="*/ 12778 h 7058"/>
                              <a:gd name="T236" fmla="+- 0 3476 613"/>
                              <a:gd name="T237" fmla="*/ T236 w 7058"/>
                              <a:gd name="T238" fmla="+- 0 12864 5869"/>
                              <a:gd name="T239" fmla="*/ 12864 h 7058"/>
                              <a:gd name="T240" fmla="+- 0 3841 613"/>
                              <a:gd name="T241" fmla="*/ T240 w 7058"/>
                              <a:gd name="T242" fmla="+- 0 12914 5869"/>
                              <a:gd name="T243" fmla="*/ 12914 h 705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</a:cxnLst>
                            <a:rect l="0" t="0" r="r" b="b"/>
                            <a:pathLst>
                              <a:path w="7058" h="7058">
                                <a:moveTo>
                                  <a:pt x="3529" y="7058"/>
                                </a:moveTo>
                                <a:lnTo>
                                  <a:pt x="3605" y="7057"/>
                                </a:lnTo>
                                <a:lnTo>
                                  <a:pt x="3680" y="7055"/>
                                </a:lnTo>
                                <a:lnTo>
                                  <a:pt x="3755" y="7051"/>
                                </a:lnTo>
                                <a:lnTo>
                                  <a:pt x="3829" y="7045"/>
                                </a:lnTo>
                                <a:lnTo>
                                  <a:pt x="3903" y="7038"/>
                                </a:lnTo>
                                <a:lnTo>
                                  <a:pt x="3977" y="7030"/>
                                </a:lnTo>
                                <a:lnTo>
                                  <a:pt x="4050" y="7020"/>
                                </a:lnTo>
                                <a:lnTo>
                                  <a:pt x="4123" y="7008"/>
                                </a:lnTo>
                                <a:lnTo>
                                  <a:pt x="4195" y="6995"/>
                                </a:lnTo>
                                <a:lnTo>
                                  <a:pt x="4267" y="6981"/>
                                </a:lnTo>
                                <a:lnTo>
                                  <a:pt x="4338" y="6965"/>
                                </a:lnTo>
                                <a:lnTo>
                                  <a:pt x="4409" y="6947"/>
                                </a:lnTo>
                                <a:lnTo>
                                  <a:pt x="4479" y="6929"/>
                                </a:lnTo>
                                <a:lnTo>
                                  <a:pt x="4548" y="6909"/>
                                </a:lnTo>
                                <a:lnTo>
                                  <a:pt x="4617" y="6887"/>
                                </a:lnTo>
                                <a:lnTo>
                                  <a:pt x="4685" y="6864"/>
                                </a:lnTo>
                                <a:lnTo>
                                  <a:pt x="4753" y="6840"/>
                                </a:lnTo>
                                <a:lnTo>
                                  <a:pt x="4820" y="6814"/>
                                </a:lnTo>
                                <a:lnTo>
                                  <a:pt x="4886" y="6788"/>
                                </a:lnTo>
                                <a:lnTo>
                                  <a:pt x="4952" y="6759"/>
                                </a:lnTo>
                                <a:lnTo>
                                  <a:pt x="5017" y="6730"/>
                                </a:lnTo>
                                <a:lnTo>
                                  <a:pt x="5081" y="6699"/>
                                </a:lnTo>
                                <a:lnTo>
                                  <a:pt x="5144" y="6667"/>
                                </a:lnTo>
                                <a:lnTo>
                                  <a:pt x="5207" y="6634"/>
                                </a:lnTo>
                                <a:lnTo>
                                  <a:pt x="5269" y="6600"/>
                                </a:lnTo>
                                <a:lnTo>
                                  <a:pt x="5330" y="6564"/>
                                </a:lnTo>
                                <a:lnTo>
                                  <a:pt x="5391" y="6527"/>
                                </a:lnTo>
                                <a:lnTo>
                                  <a:pt x="5450" y="6489"/>
                                </a:lnTo>
                                <a:lnTo>
                                  <a:pt x="5509" y="6450"/>
                                </a:lnTo>
                                <a:lnTo>
                                  <a:pt x="5567" y="6410"/>
                                </a:lnTo>
                                <a:lnTo>
                                  <a:pt x="5624" y="6369"/>
                                </a:lnTo>
                                <a:lnTo>
                                  <a:pt x="5681" y="6326"/>
                                </a:lnTo>
                                <a:lnTo>
                                  <a:pt x="5736" y="6283"/>
                                </a:lnTo>
                                <a:lnTo>
                                  <a:pt x="5790" y="6238"/>
                                </a:lnTo>
                                <a:lnTo>
                                  <a:pt x="5844" y="6192"/>
                                </a:lnTo>
                                <a:lnTo>
                                  <a:pt x="5897" y="6146"/>
                                </a:lnTo>
                                <a:lnTo>
                                  <a:pt x="5948" y="6098"/>
                                </a:lnTo>
                                <a:lnTo>
                                  <a:pt x="5999" y="6049"/>
                                </a:lnTo>
                                <a:lnTo>
                                  <a:pt x="6049" y="5999"/>
                                </a:lnTo>
                                <a:lnTo>
                                  <a:pt x="6098" y="5949"/>
                                </a:lnTo>
                                <a:lnTo>
                                  <a:pt x="6145" y="5897"/>
                                </a:lnTo>
                                <a:lnTo>
                                  <a:pt x="6192" y="5844"/>
                                </a:lnTo>
                                <a:lnTo>
                                  <a:pt x="6238" y="5791"/>
                                </a:lnTo>
                                <a:lnTo>
                                  <a:pt x="6282" y="5736"/>
                                </a:lnTo>
                                <a:lnTo>
                                  <a:pt x="6326" y="5681"/>
                                </a:lnTo>
                                <a:lnTo>
                                  <a:pt x="6368" y="5625"/>
                                </a:lnTo>
                                <a:lnTo>
                                  <a:pt x="6410" y="5567"/>
                                </a:lnTo>
                                <a:lnTo>
                                  <a:pt x="6450" y="5509"/>
                                </a:lnTo>
                                <a:lnTo>
                                  <a:pt x="6489" y="5451"/>
                                </a:lnTo>
                                <a:lnTo>
                                  <a:pt x="6527" y="5391"/>
                                </a:lnTo>
                                <a:lnTo>
                                  <a:pt x="6564" y="5331"/>
                                </a:lnTo>
                                <a:lnTo>
                                  <a:pt x="6599" y="5269"/>
                                </a:lnTo>
                                <a:lnTo>
                                  <a:pt x="6634" y="5207"/>
                                </a:lnTo>
                                <a:lnTo>
                                  <a:pt x="6667" y="5145"/>
                                </a:lnTo>
                                <a:lnTo>
                                  <a:pt x="6699" y="5081"/>
                                </a:lnTo>
                                <a:lnTo>
                                  <a:pt x="6730" y="5017"/>
                                </a:lnTo>
                                <a:lnTo>
                                  <a:pt x="6759" y="4952"/>
                                </a:lnTo>
                                <a:lnTo>
                                  <a:pt x="6787" y="4886"/>
                                </a:lnTo>
                                <a:lnTo>
                                  <a:pt x="6814" y="4820"/>
                                </a:lnTo>
                                <a:lnTo>
                                  <a:pt x="6840" y="4753"/>
                                </a:lnTo>
                                <a:lnTo>
                                  <a:pt x="6864" y="4685"/>
                                </a:lnTo>
                                <a:lnTo>
                                  <a:pt x="6887" y="4617"/>
                                </a:lnTo>
                                <a:lnTo>
                                  <a:pt x="6908" y="4548"/>
                                </a:lnTo>
                                <a:lnTo>
                                  <a:pt x="6928" y="4479"/>
                                </a:lnTo>
                                <a:lnTo>
                                  <a:pt x="6947" y="4409"/>
                                </a:lnTo>
                                <a:lnTo>
                                  <a:pt x="6964" y="4338"/>
                                </a:lnTo>
                                <a:lnTo>
                                  <a:pt x="6980" y="4267"/>
                                </a:lnTo>
                                <a:lnTo>
                                  <a:pt x="6995" y="4196"/>
                                </a:lnTo>
                                <a:lnTo>
                                  <a:pt x="7008" y="4123"/>
                                </a:lnTo>
                                <a:lnTo>
                                  <a:pt x="7019" y="4051"/>
                                </a:lnTo>
                                <a:lnTo>
                                  <a:pt x="7029" y="3977"/>
                                </a:lnTo>
                                <a:lnTo>
                                  <a:pt x="7038" y="3904"/>
                                </a:lnTo>
                                <a:lnTo>
                                  <a:pt x="7045" y="3830"/>
                                </a:lnTo>
                                <a:lnTo>
                                  <a:pt x="7051" y="3755"/>
                                </a:lnTo>
                                <a:lnTo>
                                  <a:pt x="7055" y="3680"/>
                                </a:lnTo>
                                <a:lnTo>
                                  <a:pt x="7057" y="3605"/>
                                </a:lnTo>
                                <a:lnTo>
                                  <a:pt x="7058" y="3529"/>
                                </a:lnTo>
                                <a:lnTo>
                                  <a:pt x="7057" y="3453"/>
                                </a:lnTo>
                                <a:lnTo>
                                  <a:pt x="7055" y="3378"/>
                                </a:lnTo>
                                <a:lnTo>
                                  <a:pt x="7051" y="3303"/>
                                </a:lnTo>
                                <a:lnTo>
                                  <a:pt x="7045" y="3229"/>
                                </a:lnTo>
                                <a:lnTo>
                                  <a:pt x="7038" y="3155"/>
                                </a:lnTo>
                                <a:lnTo>
                                  <a:pt x="7029" y="3081"/>
                                </a:lnTo>
                                <a:lnTo>
                                  <a:pt x="7019" y="3008"/>
                                </a:lnTo>
                                <a:lnTo>
                                  <a:pt x="7008" y="2935"/>
                                </a:lnTo>
                                <a:lnTo>
                                  <a:pt x="6995" y="2863"/>
                                </a:lnTo>
                                <a:lnTo>
                                  <a:pt x="6980" y="2791"/>
                                </a:lnTo>
                                <a:lnTo>
                                  <a:pt x="6964" y="2720"/>
                                </a:lnTo>
                                <a:lnTo>
                                  <a:pt x="6947" y="2649"/>
                                </a:lnTo>
                                <a:lnTo>
                                  <a:pt x="6928" y="2579"/>
                                </a:lnTo>
                                <a:lnTo>
                                  <a:pt x="6908" y="2510"/>
                                </a:lnTo>
                                <a:lnTo>
                                  <a:pt x="6887" y="2441"/>
                                </a:lnTo>
                                <a:lnTo>
                                  <a:pt x="6864" y="2373"/>
                                </a:lnTo>
                                <a:lnTo>
                                  <a:pt x="6840" y="2305"/>
                                </a:lnTo>
                                <a:lnTo>
                                  <a:pt x="6814" y="2238"/>
                                </a:lnTo>
                                <a:lnTo>
                                  <a:pt x="6787" y="2172"/>
                                </a:lnTo>
                                <a:lnTo>
                                  <a:pt x="6759" y="2106"/>
                                </a:lnTo>
                                <a:lnTo>
                                  <a:pt x="6730" y="2041"/>
                                </a:lnTo>
                                <a:lnTo>
                                  <a:pt x="6699" y="1977"/>
                                </a:lnTo>
                                <a:lnTo>
                                  <a:pt x="6667" y="1914"/>
                                </a:lnTo>
                                <a:lnTo>
                                  <a:pt x="6634" y="1851"/>
                                </a:lnTo>
                                <a:lnTo>
                                  <a:pt x="6599" y="1789"/>
                                </a:lnTo>
                                <a:lnTo>
                                  <a:pt x="6564" y="1728"/>
                                </a:lnTo>
                                <a:lnTo>
                                  <a:pt x="6527" y="1667"/>
                                </a:lnTo>
                                <a:lnTo>
                                  <a:pt x="6489" y="1608"/>
                                </a:lnTo>
                                <a:lnTo>
                                  <a:pt x="6450" y="1549"/>
                                </a:lnTo>
                                <a:lnTo>
                                  <a:pt x="6410" y="1491"/>
                                </a:lnTo>
                                <a:lnTo>
                                  <a:pt x="6368" y="1434"/>
                                </a:lnTo>
                                <a:lnTo>
                                  <a:pt x="6326" y="1377"/>
                                </a:lnTo>
                                <a:lnTo>
                                  <a:pt x="6282" y="1322"/>
                                </a:lnTo>
                                <a:lnTo>
                                  <a:pt x="6238" y="1268"/>
                                </a:lnTo>
                                <a:lnTo>
                                  <a:pt x="6192" y="1214"/>
                                </a:lnTo>
                                <a:lnTo>
                                  <a:pt x="6145" y="1161"/>
                                </a:lnTo>
                                <a:lnTo>
                                  <a:pt x="6098" y="1110"/>
                                </a:lnTo>
                                <a:lnTo>
                                  <a:pt x="6049" y="1059"/>
                                </a:lnTo>
                                <a:lnTo>
                                  <a:pt x="5999" y="1009"/>
                                </a:lnTo>
                                <a:lnTo>
                                  <a:pt x="5948" y="960"/>
                                </a:lnTo>
                                <a:lnTo>
                                  <a:pt x="5897" y="913"/>
                                </a:lnTo>
                                <a:lnTo>
                                  <a:pt x="5844" y="866"/>
                                </a:lnTo>
                                <a:lnTo>
                                  <a:pt x="5790" y="820"/>
                                </a:lnTo>
                                <a:lnTo>
                                  <a:pt x="5736" y="776"/>
                                </a:lnTo>
                                <a:lnTo>
                                  <a:pt x="5681" y="732"/>
                                </a:lnTo>
                                <a:lnTo>
                                  <a:pt x="5624" y="690"/>
                                </a:lnTo>
                                <a:lnTo>
                                  <a:pt x="5567" y="648"/>
                                </a:lnTo>
                                <a:lnTo>
                                  <a:pt x="5509" y="608"/>
                                </a:lnTo>
                                <a:lnTo>
                                  <a:pt x="5450" y="569"/>
                                </a:lnTo>
                                <a:lnTo>
                                  <a:pt x="5391" y="531"/>
                                </a:lnTo>
                                <a:lnTo>
                                  <a:pt x="5330" y="494"/>
                                </a:lnTo>
                                <a:lnTo>
                                  <a:pt x="5269" y="459"/>
                                </a:lnTo>
                                <a:lnTo>
                                  <a:pt x="5207" y="424"/>
                                </a:lnTo>
                                <a:lnTo>
                                  <a:pt x="5144" y="391"/>
                                </a:lnTo>
                                <a:lnTo>
                                  <a:pt x="5081" y="359"/>
                                </a:lnTo>
                                <a:lnTo>
                                  <a:pt x="5017" y="328"/>
                                </a:lnTo>
                                <a:lnTo>
                                  <a:pt x="4952" y="299"/>
                                </a:lnTo>
                                <a:lnTo>
                                  <a:pt x="4886" y="271"/>
                                </a:lnTo>
                                <a:lnTo>
                                  <a:pt x="4820" y="244"/>
                                </a:lnTo>
                                <a:lnTo>
                                  <a:pt x="4753" y="218"/>
                                </a:lnTo>
                                <a:lnTo>
                                  <a:pt x="4685" y="194"/>
                                </a:lnTo>
                                <a:lnTo>
                                  <a:pt x="4617" y="171"/>
                                </a:lnTo>
                                <a:lnTo>
                                  <a:pt x="4548" y="150"/>
                                </a:lnTo>
                                <a:lnTo>
                                  <a:pt x="4479" y="130"/>
                                </a:lnTo>
                                <a:lnTo>
                                  <a:pt x="4409" y="111"/>
                                </a:lnTo>
                                <a:lnTo>
                                  <a:pt x="4338" y="94"/>
                                </a:lnTo>
                                <a:lnTo>
                                  <a:pt x="4267" y="78"/>
                                </a:lnTo>
                                <a:lnTo>
                                  <a:pt x="4195" y="63"/>
                                </a:lnTo>
                                <a:lnTo>
                                  <a:pt x="4123" y="50"/>
                                </a:lnTo>
                                <a:lnTo>
                                  <a:pt x="4050" y="39"/>
                                </a:lnTo>
                                <a:lnTo>
                                  <a:pt x="3977" y="29"/>
                                </a:lnTo>
                                <a:lnTo>
                                  <a:pt x="3903" y="20"/>
                                </a:lnTo>
                                <a:lnTo>
                                  <a:pt x="3829" y="13"/>
                                </a:lnTo>
                                <a:lnTo>
                                  <a:pt x="3755" y="7"/>
                                </a:lnTo>
                                <a:lnTo>
                                  <a:pt x="3680" y="4"/>
                                </a:lnTo>
                                <a:lnTo>
                                  <a:pt x="3605" y="1"/>
                                </a:lnTo>
                                <a:lnTo>
                                  <a:pt x="3529" y="0"/>
                                </a:lnTo>
                                <a:lnTo>
                                  <a:pt x="3453" y="1"/>
                                </a:lnTo>
                                <a:lnTo>
                                  <a:pt x="3378" y="4"/>
                                </a:lnTo>
                                <a:lnTo>
                                  <a:pt x="3303" y="7"/>
                                </a:lnTo>
                                <a:lnTo>
                                  <a:pt x="3228" y="13"/>
                                </a:lnTo>
                                <a:lnTo>
                                  <a:pt x="3154" y="20"/>
                                </a:lnTo>
                                <a:lnTo>
                                  <a:pt x="3081" y="29"/>
                                </a:lnTo>
                                <a:lnTo>
                                  <a:pt x="3007" y="39"/>
                                </a:lnTo>
                                <a:lnTo>
                                  <a:pt x="2935" y="50"/>
                                </a:lnTo>
                                <a:lnTo>
                                  <a:pt x="2863" y="63"/>
                                </a:lnTo>
                                <a:lnTo>
                                  <a:pt x="2791" y="78"/>
                                </a:lnTo>
                                <a:lnTo>
                                  <a:pt x="2720" y="94"/>
                                </a:lnTo>
                                <a:lnTo>
                                  <a:pt x="2649" y="111"/>
                                </a:lnTo>
                                <a:lnTo>
                                  <a:pt x="2579" y="130"/>
                                </a:lnTo>
                                <a:lnTo>
                                  <a:pt x="2510" y="150"/>
                                </a:lnTo>
                                <a:lnTo>
                                  <a:pt x="2441" y="171"/>
                                </a:lnTo>
                                <a:lnTo>
                                  <a:pt x="2373" y="194"/>
                                </a:lnTo>
                                <a:lnTo>
                                  <a:pt x="2305" y="218"/>
                                </a:lnTo>
                                <a:lnTo>
                                  <a:pt x="2238" y="244"/>
                                </a:lnTo>
                                <a:lnTo>
                                  <a:pt x="2172" y="271"/>
                                </a:lnTo>
                                <a:lnTo>
                                  <a:pt x="2106" y="299"/>
                                </a:lnTo>
                                <a:lnTo>
                                  <a:pt x="2041" y="328"/>
                                </a:lnTo>
                                <a:lnTo>
                                  <a:pt x="1977" y="359"/>
                                </a:lnTo>
                                <a:lnTo>
                                  <a:pt x="1913" y="391"/>
                                </a:lnTo>
                                <a:lnTo>
                                  <a:pt x="1851" y="424"/>
                                </a:lnTo>
                                <a:lnTo>
                                  <a:pt x="1789" y="459"/>
                                </a:lnTo>
                                <a:lnTo>
                                  <a:pt x="1727" y="494"/>
                                </a:lnTo>
                                <a:lnTo>
                                  <a:pt x="1667" y="531"/>
                                </a:lnTo>
                                <a:lnTo>
                                  <a:pt x="1607" y="569"/>
                                </a:lnTo>
                                <a:lnTo>
                                  <a:pt x="1549" y="608"/>
                                </a:lnTo>
                                <a:lnTo>
                                  <a:pt x="1491" y="648"/>
                                </a:lnTo>
                                <a:lnTo>
                                  <a:pt x="1433" y="690"/>
                                </a:lnTo>
                                <a:lnTo>
                                  <a:pt x="1377" y="732"/>
                                </a:lnTo>
                                <a:lnTo>
                                  <a:pt x="1322" y="776"/>
                                </a:lnTo>
                                <a:lnTo>
                                  <a:pt x="1267" y="820"/>
                                </a:lnTo>
                                <a:lnTo>
                                  <a:pt x="1214" y="866"/>
                                </a:lnTo>
                                <a:lnTo>
                                  <a:pt x="1161" y="913"/>
                                </a:lnTo>
                                <a:lnTo>
                                  <a:pt x="1109" y="960"/>
                                </a:lnTo>
                                <a:lnTo>
                                  <a:pt x="1059" y="1009"/>
                                </a:lnTo>
                                <a:lnTo>
                                  <a:pt x="1009" y="1059"/>
                                </a:lnTo>
                                <a:lnTo>
                                  <a:pt x="960" y="1110"/>
                                </a:lnTo>
                                <a:lnTo>
                                  <a:pt x="912" y="1161"/>
                                </a:lnTo>
                                <a:lnTo>
                                  <a:pt x="866" y="1214"/>
                                </a:lnTo>
                                <a:lnTo>
                                  <a:pt x="820" y="1268"/>
                                </a:lnTo>
                                <a:lnTo>
                                  <a:pt x="775" y="1322"/>
                                </a:lnTo>
                                <a:lnTo>
                                  <a:pt x="732" y="1377"/>
                                </a:lnTo>
                                <a:lnTo>
                                  <a:pt x="689" y="1434"/>
                                </a:lnTo>
                                <a:lnTo>
                                  <a:pt x="648" y="1491"/>
                                </a:lnTo>
                                <a:lnTo>
                                  <a:pt x="608" y="1549"/>
                                </a:lnTo>
                                <a:lnTo>
                                  <a:pt x="569" y="1608"/>
                                </a:lnTo>
                                <a:lnTo>
                                  <a:pt x="531" y="1667"/>
                                </a:lnTo>
                                <a:lnTo>
                                  <a:pt x="494" y="1728"/>
                                </a:lnTo>
                                <a:lnTo>
                                  <a:pt x="458" y="1789"/>
                                </a:lnTo>
                                <a:lnTo>
                                  <a:pt x="424" y="1851"/>
                                </a:lnTo>
                                <a:lnTo>
                                  <a:pt x="391" y="1914"/>
                                </a:lnTo>
                                <a:lnTo>
                                  <a:pt x="359" y="1977"/>
                                </a:lnTo>
                                <a:lnTo>
                                  <a:pt x="328" y="2041"/>
                                </a:lnTo>
                                <a:lnTo>
                                  <a:pt x="299" y="2106"/>
                                </a:lnTo>
                                <a:lnTo>
                                  <a:pt x="270" y="2172"/>
                                </a:lnTo>
                                <a:lnTo>
                                  <a:pt x="244" y="2238"/>
                                </a:lnTo>
                                <a:lnTo>
                                  <a:pt x="218" y="2305"/>
                                </a:lnTo>
                                <a:lnTo>
                                  <a:pt x="194" y="2373"/>
                                </a:lnTo>
                                <a:lnTo>
                                  <a:pt x="171" y="2441"/>
                                </a:lnTo>
                                <a:lnTo>
                                  <a:pt x="149" y="2510"/>
                                </a:lnTo>
                                <a:lnTo>
                                  <a:pt x="129" y="2579"/>
                                </a:lnTo>
                                <a:lnTo>
                                  <a:pt x="111" y="2649"/>
                                </a:lnTo>
                                <a:lnTo>
                                  <a:pt x="93" y="2720"/>
                                </a:lnTo>
                                <a:lnTo>
                                  <a:pt x="77" y="2791"/>
                                </a:lnTo>
                                <a:lnTo>
                                  <a:pt x="63" y="2863"/>
                                </a:lnTo>
                                <a:lnTo>
                                  <a:pt x="50" y="2935"/>
                                </a:lnTo>
                                <a:lnTo>
                                  <a:pt x="38" y="3008"/>
                                </a:lnTo>
                                <a:lnTo>
                                  <a:pt x="28" y="3081"/>
                                </a:lnTo>
                                <a:lnTo>
                                  <a:pt x="20" y="3155"/>
                                </a:lnTo>
                                <a:lnTo>
                                  <a:pt x="13" y="3229"/>
                                </a:lnTo>
                                <a:lnTo>
                                  <a:pt x="7" y="3303"/>
                                </a:lnTo>
                                <a:lnTo>
                                  <a:pt x="3" y="3378"/>
                                </a:lnTo>
                                <a:lnTo>
                                  <a:pt x="1" y="3453"/>
                                </a:lnTo>
                                <a:lnTo>
                                  <a:pt x="0" y="3529"/>
                                </a:lnTo>
                                <a:lnTo>
                                  <a:pt x="1" y="3605"/>
                                </a:lnTo>
                                <a:lnTo>
                                  <a:pt x="3" y="3680"/>
                                </a:lnTo>
                                <a:lnTo>
                                  <a:pt x="7" y="3755"/>
                                </a:lnTo>
                                <a:lnTo>
                                  <a:pt x="13" y="3830"/>
                                </a:lnTo>
                                <a:lnTo>
                                  <a:pt x="20" y="3904"/>
                                </a:lnTo>
                                <a:lnTo>
                                  <a:pt x="28" y="3977"/>
                                </a:lnTo>
                                <a:lnTo>
                                  <a:pt x="38" y="4051"/>
                                </a:lnTo>
                                <a:lnTo>
                                  <a:pt x="50" y="4123"/>
                                </a:lnTo>
                                <a:lnTo>
                                  <a:pt x="63" y="4196"/>
                                </a:lnTo>
                                <a:lnTo>
                                  <a:pt x="77" y="4267"/>
                                </a:lnTo>
                                <a:lnTo>
                                  <a:pt x="93" y="4338"/>
                                </a:lnTo>
                                <a:lnTo>
                                  <a:pt x="111" y="4409"/>
                                </a:lnTo>
                                <a:lnTo>
                                  <a:pt x="129" y="4479"/>
                                </a:lnTo>
                                <a:lnTo>
                                  <a:pt x="149" y="4548"/>
                                </a:lnTo>
                                <a:lnTo>
                                  <a:pt x="171" y="4617"/>
                                </a:lnTo>
                                <a:lnTo>
                                  <a:pt x="194" y="4685"/>
                                </a:lnTo>
                                <a:lnTo>
                                  <a:pt x="218" y="4753"/>
                                </a:lnTo>
                                <a:lnTo>
                                  <a:pt x="244" y="4820"/>
                                </a:lnTo>
                                <a:lnTo>
                                  <a:pt x="270" y="4886"/>
                                </a:lnTo>
                                <a:lnTo>
                                  <a:pt x="299" y="4952"/>
                                </a:lnTo>
                                <a:lnTo>
                                  <a:pt x="328" y="5017"/>
                                </a:lnTo>
                                <a:lnTo>
                                  <a:pt x="359" y="5081"/>
                                </a:lnTo>
                                <a:lnTo>
                                  <a:pt x="391" y="5145"/>
                                </a:lnTo>
                                <a:lnTo>
                                  <a:pt x="424" y="5207"/>
                                </a:lnTo>
                                <a:lnTo>
                                  <a:pt x="458" y="5269"/>
                                </a:lnTo>
                                <a:lnTo>
                                  <a:pt x="494" y="5331"/>
                                </a:lnTo>
                                <a:lnTo>
                                  <a:pt x="531" y="5391"/>
                                </a:lnTo>
                                <a:lnTo>
                                  <a:pt x="569" y="5451"/>
                                </a:lnTo>
                                <a:lnTo>
                                  <a:pt x="608" y="5509"/>
                                </a:lnTo>
                                <a:lnTo>
                                  <a:pt x="648" y="5567"/>
                                </a:lnTo>
                                <a:lnTo>
                                  <a:pt x="689" y="5625"/>
                                </a:lnTo>
                                <a:lnTo>
                                  <a:pt x="732" y="5681"/>
                                </a:lnTo>
                                <a:lnTo>
                                  <a:pt x="775" y="5736"/>
                                </a:lnTo>
                                <a:lnTo>
                                  <a:pt x="820" y="5791"/>
                                </a:lnTo>
                                <a:lnTo>
                                  <a:pt x="866" y="5844"/>
                                </a:lnTo>
                                <a:lnTo>
                                  <a:pt x="912" y="5897"/>
                                </a:lnTo>
                                <a:lnTo>
                                  <a:pt x="960" y="5949"/>
                                </a:lnTo>
                                <a:lnTo>
                                  <a:pt x="1009" y="5999"/>
                                </a:lnTo>
                                <a:lnTo>
                                  <a:pt x="1059" y="6049"/>
                                </a:lnTo>
                                <a:lnTo>
                                  <a:pt x="1109" y="6098"/>
                                </a:lnTo>
                                <a:lnTo>
                                  <a:pt x="1161" y="6146"/>
                                </a:lnTo>
                                <a:lnTo>
                                  <a:pt x="1214" y="6192"/>
                                </a:lnTo>
                                <a:lnTo>
                                  <a:pt x="1267" y="6238"/>
                                </a:lnTo>
                                <a:lnTo>
                                  <a:pt x="1322" y="6283"/>
                                </a:lnTo>
                                <a:lnTo>
                                  <a:pt x="1377" y="6326"/>
                                </a:lnTo>
                                <a:lnTo>
                                  <a:pt x="1433" y="6369"/>
                                </a:lnTo>
                                <a:lnTo>
                                  <a:pt x="1491" y="6410"/>
                                </a:lnTo>
                                <a:lnTo>
                                  <a:pt x="1549" y="6450"/>
                                </a:lnTo>
                                <a:lnTo>
                                  <a:pt x="1607" y="6489"/>
                                </a:lnTo>
                                <a:lnTo>
                                  <a:pt x="1667" y="6527"/>
                                </a:lnTo>
                                <a:lnTo>
                                  <a:pt x="1727" y="6564"/>
                                </a:lnTo>
                                <a:lnTo>
                                  <a:pt x="1789" y="6600"/>
                                </a:lnTo>
                                <a:lnTo>
                                  <a:pt x="1851" y="6634"/>
                                </a:lnTo>
                                <a:lnTo>
                                  <a:pt x="1913" y="6667"/>
                                </a:lnTo>
                                <a:lnTo>
                                  <a:pt x="1977" y="6699"/>
                                </a:lnTo>
                                <a:lnTo>
                                  <a:pt x="2041" y="6730"/>
                                </a:lnTo>
                                <a:lnTo>
                                  <a:pt x="2106" y="6759"/>
                                </a:lnTo>
                                <a:lnTo>
                                  <a:pt x="2172" y="6788"/>
                                </a:lnTo>
                                <a:lnTo>
                                  <a:pt x="2238" y="6814"/>
                                </a:lnTo>
                                <a:lnTo>
                                  <a:pt x="2305" y="6840"/>
                                </a:lnTo>
                                <a:lnTo>
                                  <a:pt x="2373" y="6864"/>
                                </a:lnTo>
                                <a:lnTo>
                                  <a:pt x="2441" y="6887"/>
                                </a:lnTo>
                                <a:lnTo>
                                  <a:pt x="2510" y="6909"/>
                                </a:lnTo>
                                <a:lnTo>
                                  <a:pt x="2579" y="6929"/>
                                </a:lnTo>
                                <a:lnTo>
                                  <a:pt x="2649" y="6947"/>
                                </a:lnTo>
                                <a:lnTo>
                                  <a:pt x="2720" y="6965"/>
                                </a:lnTo>
                                <a:lnTo>
                                  <a:pt x="2791" y="6981"/>
                                </a:lnTo>
                                <a:lnTo>
                                  <a:pt x="2863" y="6995"/>
                                </a:lnTo>
                                <a:lnTo>
                                  <a:pt x="2935" y="7008"/>
                                </a:lnTo>
                                <a:lnTo>
                                  <a:pt x="3007" y="7020"/>
                                </a:lnTo>
                                <a:lnTo>
                                  <a:pt x="3081" y="7030"/>
                                </a:lnTo>
                                <a:lnTo>
                                  <a:pt x="3154" y="7038"/>
                                </a:lnTo>
                                <a:lnTo>
                                  <a:pt x="3228" y="7045"/>
                                </a:lnTo>
                                <a:lnTo>
                                  <a:pt x="3303" y="7051"/>
                                </a:lnTo>
                                <a:lnTo>
                                  <a:pt x="3378" y="7055"/>
                                </a:lnTo>
                                <a:lnTo>
                                  <a:pt x="3453" y="7057"/>
                                </a:lnTo>
                                <a:lnTo>
                                  <a:pt x="3529" y="705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1836">
                            <a:solidFill>
                              <a:srgbClr val="939598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7630FED" id="Group 21967" o:spid="_x0000_s1026" style="position:absolute;margin-left:0;margin-top:0;width:612pt;height:699.2pt;z-index:-251599872;mso-position-horizontal:left;mso-position-horizontal-relative:page;mso-position-vertical:top;mso-position-vertical-relative:page" coordorigin=",11" coordsize="12240,139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">
                <v:line id="Line 17" o:spid="_x0000_s1027" style="position:absolute;visibility:visible;mso-wrap-style:square" from="4449,11" to="4449,58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" strokecolor="#9ea3ab" strokeweight=".36372mm"/>
                <v:line id="Line 18" o:spid="_x0000_s1028" style="position:absolute;visibility:visible;mso-wrap-style:square" from="0,5875" to="12240,5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" strokecolor="#9ea3ab" strokeweight=".36372mm"/>
                <v:line id="Line 19" o:spid="_x0000_s1029" style="position:absolute;visibility:visible;mso-wrap-style:square" from="8,1828" to="12185,18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" strokecolor="#9ea3ab" strokeweight=".36372mm"/>
                <v:line id="Line 20" o:spid="_x0000_s1030" style="position:absolute;visibility:visible;mso-wrap-style:square" from="4449,12924" to="4449,139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" strokecolor="#9ea3ab" strokeweight=".36372mm"/>
                <v:line id="Line 21" o:spid="_x0000_s1031" style="position:absolute;visibility:visible;mso-wrap-style:square" from="8,13970" to="12185,139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" strokecolor="#9ea3ab" strokeweight=".36372mm"/>
                <v:shape id="AutoShape 22" o:spid="_x0000_s1032" style="position:absolute;top:9922;width:12235;height:2;visibility:visible;mso-wrap-style:square;v-text-anchor:top" coordsize="1223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" path="m7668,r4567,m,l616,e" filled="f" strokecolor="#9ea3ab" strokeweight=".36372mm">
                  <v:path arrowok="t" o:connecttype="custom" o:connectlocs="7668,0;12235,0;0,0;616,0" o:connectangles="0,0,0,0"/>
                </v:shape>
                <v:rect id="Rectangle 23" o:spid="_x0000_s1033" style="position:absolute;left:615;top:5871;width:7053;height:70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" filled="f" strokecolor="#9ea3ab" strokeweight=".36372mm"/>
                <v:shape id="Freeform 24" o:spid="_x0000_s1034" style="position:absolute;left:613;top:5869;width:7058;height:7058;visibility:visible;mso-wrap-style:square;v-text-anchor:top" coordsize="7058,70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" path="m3529,7058r76,-1l3680,7055r75,-4l3829,7045r74,-7l3977,7030r73,-10l4123,7008r72,-13l4267,6981r71,-16l4409,6947r70,-18l4548,6909r69,-22l4685,6864r68,-24l4820,6814r66,-26l4952,6759r65,-29l5081,6699r63,-32l5207,6634r62,-34l5330,6564r61,-37l5450,6489r59,-39l5567,6410r57,-41l5681,6326r55,-43l5790,6238r54,-46l5897,6146r51,-48l5999,6049r50,-50l6098,5949r47,-52l6192,5844r46,-53l6282,5736r44,-55l6368,5625r42,-58l6450,5509r39,-58l6527,5391r37,-60l6599,5269r35,-62l6667,5145r32,-64l6730,5017r29,-65l6787,4886r27,-66l6840,4753r24,-68l6887,4617r21,-69l6928,4479r19,-70l6964,4338r16,-71l6995,4196r13,-73l7019,4051r10,-74l7038,3904r7,-74l7051,3755r4,-75l7057,3605r1,-76l7057,3453r-2,-75l7051,3303r-6,-74l7038,3155r-9,-74l7019,3008r-11,-73l6995,2863r-15,-72l6964,2720r-17,-71l6928,2579r-20,-69l6887,2441r-23,-68l6840,2305r-26,-67l6787,2172r-28,-66l6730,2041r-31,-64l6667,1914r-33,-63l6599,1789r-35,-61l6527,1667r-38,-59l6450,1549r-40,-58l6368,1434r-42,-57l6282,1322r-44,-54l6192,1214r-47,-53l6098,1110r-49,-51l5999,1009r-51,-49l5897,913r-53,-47l5790,820r-54,-44l5681,732r-57,-42l5567,648r-58,-40l5450,569r-59,-38l5330,494r-61,-35l5207,424r-63,-33l5081,359r-64,-31l4952,299r-66,-28l4820,244r-67,-26l4685,194r-68,-23l4548,150r-69,-20l4409,111,4338,94,4267,78,4195,63,4123,50,4050,39,3977,29r-74,-9l3829,13,3755,7,3680,4,3605,1,3529,r-76,1l3378,4r-75,3l3228,13r-74,7l3081,29r-74,10l2935,50r-72,13l2791,78r-71,16l2649,111r-70,19l2510,150r-69,21l2373,194r-68,24l2238,244r-66,27l2106,299r-65,29l1977,359r-64,32l1851,424r-62,35l1727,494r-60,37l1607,569r-58,39l1491,648r-58,42l1377,732r-55,44l1267,820r-53,46l1161,913r-52,47l1059,1009r-50,50l960,1110r-48,51l866,1214r-46,54l775,1322r-43,55l689,1434r-41,57l608,1549r-39,59l531,1667r-37,61l458,1789r-34,62l391,1914r-32,63l328,2041r-29,65l270,2172r-26,66l218,2305r-24,68l171,2441r-22,69l129,2579r-18,70l93,2720r-16,71l63,2863r-13,72l38,3008r-10,73l20,3155r-7,74l7,3303r-4,75l1,3453,,3529r1,76l3,3680r4,75l13,3830r7,74l28,3977r10,74l50,4123r13,73l77,4267r16,71l111,4409r18,70l149,4548r22,69l194,4685r24,68l244,4820r26,66l299,4952r29,65l359,5081r32,64l424,5207r34,62l494,5331r37,60l569,5451r39,58l648,5567r41,58l732,5681r43,55l820,5791r46,53l912,5897r48,52l1009,5999r50,50l1109,6098r52,48l1214,6192r53,46l1322,6283r55,43l1433,6369r58,41l1549,6450r58,39l1667,6527r60,37l1789,6600r62,34l1913,6667r64,32l2041,6730r65,29l2172,6788r66,26l2305,6840r68,24l2441,6887r69,22l2579,6929r70,18l2720,6965r71,16l2863,6995r72,13l3007,7020r74,10l3154,7038r74,7l3303,7051r75,4l3453,7057r76,1xe" filled="f" strokecolor="#939598" strokeweight=".32878mm">
                  <v:path arrowok="t" o:connecttype="custom" o:connectlocs="3829,12914;4195,12864;4548,12778;4886,12657;5207,12503;5509,12319;5790,12107;6049,11868;6282,11605;6489,11320;6667,11014;6814,10689;6928,10348;7008,9992;7051,9624;7055,9247;7019,8877;6947,8518;6840,8174;6699,7846;6527,7536;6326,7246;6098,6979;5844,6735;5567,6517;5269,6328;4952,6168;4617,6040;4267,5947;3903,5889;3529,5869;3154,5889;2791,5947;2441,6040;2106,6168;1789,6328;1491,6517;1214,6735;960,6979;732,7246;531,7536;359,7846;218,8174;111,8518;38,8877;3,9247;7,9624;50,9992;129,10348;244,10689;391,11014;569,11320;775,11605;1009,11868;1267,12107;1549,12319;1851,12503;2172,12657;2510,12778;2863,12864;3228,12914" o:connectangles="0,0,0,0,0,0,0,0,0,0,0,0,0,0,0,0,0,0,0,0,0,0,0,0,0,0,0,0,0,0,0,0,0,0,0,0,0,0,0,0,0,0,0,0,0,0,0,0,0,0,0,0,0,0,0,0,0,0,0,0,0"/>
                </v:shape>
                <w10:wrap anchorx="page" anchory="page"/>
              </v:group>
            </w:pict>
          </mc:Fallback>
        </mc:AlternateContent>
      </w:r>
    </w:p>
    <w:p w14:paraId="1C4D9294" w14:textId="6B6A6946" w:rsidR="00FA482A" w:rsidRDefault="006179C2" w:rsidP="00FA482A">
      <w:pPr>
        <w:pStyle w:val="AuthorNames"/>
      </w:pPr>
      <w:r>
        <w:drawing>
          <wp:anchor distT="0" distB="0" distL="114300" distR="114300" simplePos="0" relativeHeight="251738112" behindDoc="0" locked="0" layoutInCell="1" allowOverlap="1" wp14:anchorId="6C55840F" wp14:editId="7D0AAAAB">
            <wp:simplePos x="0" y="0"/>
            <wp:positionH relativeFrom="column">
              <wp:posOffset>5533997</wp:posOffset>
            </wp:positionH>
            <wp:positionV relativeFrom="paragraph">
              <wp:posOffset>7951884</wp:posOffset>
            </wp:positionV>
            <wp:extent cx="707520" cy="396572"/>
            <wp:effectExtent l="0" t="0" r="0" b="3810"/>
            <wp:wrapNone/>
            <wp:docPr id="3" name="Picture 14" descr="A picture containing text, clipart, vector graphics, sign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DA04E40B-7111-46C2-88B2-0BDCC71F42F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4" descr="A picture containing text, clipart, vector graphics, sign&#10;&#10;Description automatically generated">
                      <a:extLst>
                        <a:ext uri="{FF2B5EF4-FFF2-40B4-BE49-F238E27FC236}">
                          <a16:creationId xmlns:a16="http://schemas.microsoft.com/office/drawing/2014/main" id="{DA04E40B-7111-46C2-88B2-0BDCC71F42F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7520" cy="3965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mc:AlternateContent>
          <mc:Choice Requires="wpg">
            <w:drawing>
              <wp:anchor distT="0" distB="0" distL="114300" distR="114300" simplePos="0" relativeHeight="251714560" behindDoc="0" locked="0" layoutInCell="1" allowOverlap="1" wp14:anchorId="397857DE" wp14:editId="3F7F7C44">
                <wp:simplePos x="0" y="0"/>
                <wp:positionH relativeFrom="margin">
                  <wp:posOffset>2998498</wp:posOffset>
                </wp:positionH>
                <wp:positionV relativeFrom="bottomMargin">
                  <wp:posOffset>55659</wp:posOffset>
                </wp:positionV>
                <wp:extent cx="2256155" cy="600075"/>
                <wp:effectExtent l="0" t="0" r="0" b="9525"/>
                <wp:wrapSquare wrapText="bothSides"/>
                <wp:docPr id="31" name="Group 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56155" cy="600075"/>
                          <a:chOff x="0" y="0"/>
                          <a:chExt cx="2707640" cy="720725"/>
                        </a:xfrm>
                      </wpg:grpSpPr>
                      <pic:pic xmlns:pic="http://schemas.openxmlformats.org/drawingml/2006/picture">
                        <pic:nvPicPr>
                          <pic:cNvPr id="7" name="Picture 7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7255" cy="72072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0" name="image6.png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282700" y="222250"/>
                            <a:ext cx="1424940" cy="48895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9628912" id="Group 31" o:spid="_x0000_s1026" style="position:absolute;margin-left:236.1pt;margin-top:4.4pt;width:177.65pt;height:47.25pt;z-index:251714560;mso-position-horizontal-relative:margin;mso-position-vertical-relative:bottom-margin-area;mso-width-relative:margin;mso-height-relative:margin" coordsize="27076,7207" o:gfxdata="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">
                <v:shape id="Picture 7" o:spid="_x0000_s1027" type="#_x0000_t75" style="position:absolute;width:8972;height:72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">
                  <v:imagedata r:id="rId22" o:title=""/>
                </v:shape>
                <v:shape id="image6.png" o:spid="_x0000_s1028" type="#_x0000_t75" style="position:absolute;left:12827;top:2222;width:14249;height:48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">
                  <v:imagedata r:id="rId23" o:title=""/>
                </v:shape>
                <w10:wrap type="square" anchorx="margin" anchory="margin"/>
              </v:group>
            </w:pict>
          </mc:Fallback>
        </mc:AlternateContent>
      </w:r>
      <w:r w:rsidR="00821386"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10C52361" wp14:editId="2301F20A">
                <wp:simplePos x="0" y="0"/>
                <wp:positionH relativeFrom="page">
                  <wp:posOffset>5040434</wp:posOffset>
                </wp:positionH>
                <wp:positionV relativeFrom="paragraph">
                  <wp:posOffset>5082442</wp:posOffset>
                </wp:positionV>
                <wp:extent cx="2311400" cy="1992630"/>
                <wp:effectExtent l="0" t="0" r="0" b="7620"/>
                <wp:wrapSquare wrapText="bothSides"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1400" cy="19926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08A192AA" w14:textId="7D346A80" w:rsidR="00821386" w:rsidRPr="00821386" w:rsidRDefault="00821386" w:rsidP="00821386">
                            <w:pPr>
                              <w:spacing w:before="1" w:line="276" w:lineRule="auto"/>
                              <w:ind w:left="90" w:hanging="11"/>
                              <w:rPr>
                                <w:rFonts w:ascii="Arial"/>
                                <w:color w:val="231F20"/>
                                <w:sz w:val="16"/>
                                <w:szCs w:val="16"/>
                              </w:rPr>
                            </w:pPr>
                            <w:r w:rsidRPr="00906533">
                              <w:rPr>
                                <w:rFonts w:ascii="Arial"/>
                                <w:color w:val="231F20"/>
                                <w:spacing w:val="-3"/>
                                <w:sz w:val="16"/>
                                <w:szCs w:val="16"/>
                              </w:rPr>
                              <w:t xml:space="preserve">This publication </w:t>
                            </w:r>
                            <w:r w:rsidRPr="00906533">
                              <w:rPr>
                                <w:rFonts w:ascii="Arial"/>
                                <w:color w:val="231F20"/>
                                <w:sz w:val="16"/>
                                <w:szCs w:val="16"/>
                              </w:rPr>
                              <w:t xml:space="preserve">was </w:t>
                            </w:r>
                            <w:r w:rsidRPr="00906533">
                              <w:rPr>
                                <w:rFonts w:ascii="Arial"/>
                                <w:color w:val="231F20"/>
                                <w:spacing w:val="-3"/>
                                <w:sz w:val="16"/>
                                <w:szCs w:val="16"/>
                              </w:rPr>
                              <w:t xml:space="preserve">produced with </w:t>
                            </w:r>
                            <w:r w:rsidRPr="00906533">
                              <w:rPr>
                                <w:rFonts w:ascii="Arial"/>
                                <w:color w:val="231F20"/>
                                <w:sz w:val="16"/>
                                <w:szCs w:val="16"/>
                              </w:rPr>
                              <w:t xml:space="preserve">the </w:t>
                            </w:r>
                            <w:r w:rsidRPr="00906533">
                              <w:rPr>
                                <w:rFonts w:ascii="Arial"/>
                                <w:color w:val="231F20"/>
                                <w:spacing w:val="-3"/>
                                <w:sz w:val="16"/>
                                <w:szCs w:val="16"/>
                              </w:rPr>
                              <w:t xml:space="preserve">support </w:t>
                            </w:r>
                            <w:r w:rsidRPr="00906533">
                              <w:rPr>
                                <w:rFonts w:ascii="Arial"/>
                                <w:color w:val="231F20"/>
                                <w:sz w:val="16"/>
                                <w:szCs w:val="16"/>
                              </w:rPr>
                              <w:t xml:space="preserve">of the </w:t>
                            </w:r>
                            <w:r w:rsidRPr="00906533">
                              <w:rPr>
                                <w:rFonts w:ascii="Arial"/>
                                <w:color w:val="231F20"/>
                                <w:spacing w:val="-3"/>
                                <w:sz w:val="16"/>
                                <w:szCs w:val="16"/>
                              </w:rPr>
                              <w:t xml:space="preserve">United States Agency </w:t>
                            </w:r>
                            <w:r w:rsidRPr="00906533">
                              <w:rPr>
                                <w:rFonts w:ascii="Arial"/>
                                <w:color w:val="231F20"/>
                                <w:sz w:val="16"/>
                                <w:szCs w:val="16"/>
                              </w:rPr>
                              <w:t xml:space="preserve">for </w:t>
                            </w:r>
                            <w:r w:rsidRPr="00906533">
                              <w:rPr>
                                <w:rFonts w:ascii="Arial"/>
                                <w:color w:val="231F20"/>
                                <w:spacing w:val="-3"/>
                                <w:sz w:val="16"/>
                                <w:szCs w:val="16"/>
                              </w:rPr>
                              <w:t xml:space="preserve">International Development (USAID) under </w:t>
                            </w:r>
                            <w:r w:rsidRPr="00906533">
                              <w:rPr>
                                <w:rFonts w:ascii="Arial"/>
                                <w:color w:val="231F20"/>
                                <w:sz w:val="16"/>
                                <w:szCs w:val="16"/>
                              </w:rPr>
                              <w:t xml:space="preserve">the </w:t>
                            </w:r>
                            <w:r w:rsidRPr="00906533">
                              <w:rPr>
                                <w:rFonts w:ascii="Arial"/>
                                <w:color w:val="231F20"/>
                                <w:spacing w:val="-3"/>
                                <w:sz w:val="16"/>
                                <w:szCs w:val="16"/>
                              </w:rPr>
                              <w:t xml:space="preserve">terms </w:t>
                            </w:r>
                            <w:r w:rsidRPr="00906533">
                              <w:rPr>
                                <w:rFonts w:ascii="Arial"/>
                                <w:color w:val="231F20"/>
                                <w:sz w:val="16"/>
                                <w:szCs w:val="16"/>
                              </w:rPr>
                              <w:t xml:space="preserve">of </w:t>
                            </w:r>
                            <w:r w:rsidRPr="00906533">
                              <w:rPr>
                                <w:rFonts w:ascii="Arial"/>
                                <w:color w:val="231F20"/>
                                <w:spacing w:val="-3"/>
                                <w:sz w:val="16"/>
                                <w:szCs w:val="16"/>
                              </w:rPr>
                              <w:t xml:space="preserve">the Data </w:t>
                            </w:r>
                            <w:r w:rsidRPr="00906533">
                              <w:rPr>
                                <w:rFonts w:ascii="Arial"/>
                                <w:color w:val="231F20"/>
                                <w:sz w:val="16"/>
                                <w:szCs w:val="16"/>
                              </w:rPr>
                              <w:t xml:space="preserve">for </w:t>
                            </w:r>
                            <w:r w:rsidRPr="00906533">
                              <w:rPr>
                                <w:rFonts w:ascii="Arial"/>
                                <w:color w:val="231F20"/>
                                <w:spacing w:val="-3"/>
                                <w:sz w:val="16"/>
                                <w:szCs w:val="16"/>
                              </w:rPr>
                              <w:t xml:space="preserve">Impact (D4I) associate award 7200AA18LA00008, which </w:t>
                            </w:r>
                            <w:r w:rsidRPr="00906533">
                              <w:rPr>
                                <w:rFonts w:ascii="Arial"/>
                                <w:color w:val="231F20"/>
                                <w:sz w:val="16"/>
                                <w:szCs w:val="16"/>
                              </w:rPr>
                              <w:t xml:space="preserve">is </w:t>
                            </w:r>
                            <w:r w:rsidRPr="00906533">
                              <w:rPr>
                                <w:rFonts w:ascii="Arial"/>
                                <w:color w:val="231F20"/>
                                <w:spacing w:val="-3"/>
                                <w:sz w:val="16"/>
                                <w:szCs w:val="16"/>
                              </w:rPr>
                              <w:t xml:space="preserve">implemented </w:t>
                            </w:r>
                            <w:r w:rsidRPr="00906533">
                              <w:rPr>
                                <w:rFonts w:ascii="Arial"/>
                                <w:color w:val="231F20"/>
                                <w:sz w:val="16"/>
                                <w:szCs w:val="16"/>
                              </w:rPr>
                              <w:t xml:space="preserve">by the </w:t>
                            </w:r>
                            <w:r w:rsidRPr="00906533">
                              <w:rPr>
                                <w:rFonts w:ascii="Arial"/>
                                <w:color w:val="231F20"/>
                                <w:spacing w:val="-3"/>
                                <w:sz w:val="16"/>
                                <w:szCs w:val="16"/>
                              </w:rPr>
                              <w:t xml:space="preserve">Carolina Population Center </w:t>
                            </w:r>
                            <w:r w:rsidRPr="00906533">
                              <w:rPr>
                                <w:rFonts w:ascii="Arial"/>
                                <w:color w:val="231F20"/>
                                <w:sz w:val="16"/>
                                <w:szCs w:val="16"/>
                              </w:rPr>
                              <w:t xml:space="preserve">at the </w:t>
                            </w:r>
                            <w:r w:rsidRPr="00906533">
                              <w:rPr>
                                <w:rFonts w:ascii="Arial"/>
                                <w:color w:val="231F20"/>
                                <w:spacing w:val="-3"/>
                                <w:sz w:val="16"/>
                                <w:szCs w:val="16"/>
                              </w:rPr>
                              <w:t xml:space="preserve">University of North Carolina </w:t>
                            </w:r>
                            <w:r w:rsidRPr="00906533">
                              <w:rPr>
                                <w:rFonts w:ascii="Arial"/>
                                <w:color w:val="231F20"/>
                                <w:sz w:val="16"/>
                                <w:szCs w:val="16"/>
                              </w:rPr>
                              <w:t xml:space="preserve">at </w:t>
                            </w:r>
                            <w:r w:rsidRPr="00906533">
                              <w:rPr>
                                <w:rFonts w:ascii="Arial"/>
                                <w:color w:val="231F20"/>
                                <w:spacing w:val="-3"/>
                                <w:sz w:val="16"/>
                                <w:szCs w:val="16"/>
                              </w:rPr>
                              <w:t xml:space="preserve">Chapel Hill, </w:t>
                            </w:r>
                            <w:r w:rsidRPr="00906533">
                              <w:rPr>
                                <w:rFonts w:ascii="Arial"/>
                                <w:color w:val="231F20"/>
                                <w:sz w:val="16"/>
                                <w:szCs w:val="16"/>
                              </w:rPr>
                              <w:t xml:space="preserve">in </w:t>
                            </w:r>
                            <w:r w:rsidRPr="00906533">
                              <w:rPr>
                                <w:rFonts w:ascii="Arial"/>
                                <w:color w:val="231F20"/>
                                <w:spacing w:val="-3"/>
                                <w:sz w:val="16"/>
                                <w:szCs w:val="16"/>
                              </w:rPr>
                              <w:t xml:space="preserve">partnership with Palladium International, LLC; </w:t>
                            </w:r>
                            <w:r w:rsidRPr="00906533">
                              <w:rPr>
                                <w:rFonts w:ascii="Arial"/>
                                <w:color w:val="231F20"/>
                                <w:sz w:val="16"/>
                                <w:szCs w:val="16"/>
                              </w:rPr>
                              <w:t xml:space="preserve">ICF </w:t>
                            </w:r>
                            <w:r w:rsidRPr="00906533">
                              <w:rPr>
                                <w:rFonts w:ascii="Arial"/>
                                <w:color w:val="231F20"/>
                                <w:spacing w:val="-3"/>
                                <w:sz w:val="16"/>
                                <w:szCs w:val="16"/>
                              </w:rPr>
                              <w:t>Macro, Inc.; John</w:t>
                            </w:r>
                            <w:r w:rsidRPr="00906533">
                              <w:rPr>
                                <w:rFonts w:ascii="Arial"/>
                                <w:color w:val="231F20"/>
                                <w:spacing w:val="-4"/>
                                <w:sz w:val="16"/>
                                <w:szCs w:val="16"/>
                              </w:rPr>
                              <w:t xml:space="preserve"> Snow, </w:t>
                            </w:r>
                            <w:r w:rsidRPr="00906533">
                              <w:rPr>
                                <w:rFonts w:ascii="Arial"/>
                                <w:color w:val="231F20"/>
                                <w:spacing w:val="-3"/>
                                <w:sz w:val="16"/>
                                <w:szCs w:val="16"/>
                              </w:rPr>
                              <w:t xml:space="preserve">Inc.; </w:t>
                            </w:r>
                            <w:r w:rsidRPr="00906533">
                              <w:rPr>
                                <w:rFonts w:ascii="Arial"/>
                                <w:color w:val="231F20"/>
                                <w:sz w:val="16"/>
                                <w:szCs w:val="16"/>
                              </w:rPr>
                              <w:t xml:space="preserve">and </w:t>
                            </w:r>
                            <w:r w:rsidRPr="00906533">
                              <w:rPr>
                                <w:rFonts w:ascii="Arial"/>
                                <w:color w:val="231F20"/>
                                <w:spacing w:val="-4"/>
                                <w:sz w:val="16"/>
                                <w:szCs w:val="16"/>
                              </w:rPr>
                              <w:t>Tulane University.</w:t>
                            </w:r>
                            <w:r w:rsidRPr="00906533">
                              <w:rPr>
                                <w:rFonts w:ascii="Arial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906533">
                              <w:rPr>
                                <w:rFonts w:ascii="Arial"/>
                                <w:color w:val="231F20"/>
                                <w:sz w:val="16"/>
                                <w:szCs w:val="16"/>
                              </w:rPr>
                              <w:t>The views expressed in this publication do not necessarily reflect the views of USAID or the United States government.</w:t>
                            </w:r>
                            <w:r>
                              <w:rPr>
                                <w:rFonts w:ascii="Arial"/>
                                <w:color w:val="231F20"/>
                                <w:sz w:val="16"/>
                                <w:szCs w:val="16"/>
                              </w:rPr>
                              <w:t xml:space="preserve"> MS-20-198 D4I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0C52361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31" type="#_x0000_t202" style="position:absolute;left:0;text-align:left;margin-left:396.9pt;margin-top:400.2pt;width:182pt;height:156.9pt;z-index:25169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" filled="f" stroked="f" strokeweight=".5pt">
                <v:textbox>
                  <w:txbxContent>
                    <w:p w14:paraId="08A192AA" w14:textId="7D346A80" w:rsidR="00821386" w:rsidRPr="00821386" w:rsidRDefault="00821386" w:rsidP="00821386">
                      <w:pPr>
                        <w:spacing w:before="1" w:line="276" w:lineRule="auto"/>
                        <w:ind w:left="90" w:hanging="11"/>
                        <w:rPr>
                          <w:rFonts w:ascii="Arial"/>
                          <w:color w:val="231F20"/>
                          <w:sz w:val="16"/>
                          <w:szCs w:val="16"/>
                        </w:rPr>
                      </w:pPr>
                      <w:r w:rsidRPr="00906533">
                        <w:rPr>
                          <w:rFonts w:ascii="Arial"/>
                          <w:color w:val="231F20"/>
                          <w:spacing w:val="-3"/>
                          <w:sz w:val="16"/>
                          <w:szCs w:val="16"/>
                        </w:rPr>
                        <w:t xml:space="preserve">This publication </w:t>
                      </w:r>
                      <w:r w:rsidRPr="00906533">
                        <w:rPr>
                          <w:rFonts w:ascii="Arial"/>
                          <w:color w:val="231F20"/>
                          <w:sz w:val="16"/>
                          <w:szCs w:val="16"/>
                        </w:rPr>
                        <w:t xml:space="preserve">was </w:t>
                      </w:r>
                      <w:r w:rsidRPr="00906533">
                        <w:rPr>
                          <w:rFonts w:ascii="Arial"/>
                          <w:color w:val="231F20"/>
                          <w:spacing w:val="-3"/>
                          <w:sz w:val="16"/>
                          <w:szCs w:val="16"/>
                        </w:rPr>
                        <w:t xml:space="preserve">produced with </w:t>
                      </w:r>
                      <w:r w:rsidRPr="00906533">
                        <w:rPr>
                          <w:rFonts w:ascii="Arial"/>
                          <w:color w:val="231F20"/>
                          <w:sz w:val="16"/>
                          <w:szCs w:val="16"/>
                        </w:rPr>
                        <w:t xml:space="preserve">the </w:t>
                      </w:r>
                      <w:r w:rsidRPr="00906533">
                        <w:rPr>
                          <w:rFonts w:ascii="Arial"/>
                          <w:color w:val="231F20"/>
                          <w:spacing w:val="-3"/>
                          <w:sz w:val="16"/>
                          <w:szCs w:val="16"/>
                        </w:rPr>
                        <w:t xml:space="preserve">support </w:t>
                      </w:r>
                      <w:r w:rsidRPr="00906533">
                        <w:rPr>
                          <w:rFonts w:ascii="Arial"/>
                          <w:color w:val="231F20"/>
                          <w:sz w:val="16"/>
                          <w:szCs w:val="16"/>
                        </w:rPr>
                        <w:t xml:space="preserve">of the </w:t>
                      </w:r>
                      <w:r w:rsidRPr="00906533">
                        <w:rPr>
                          <w:rFonts w:ascii="Arial"/>
                          <w:color w:val="231F20"/>
                          <w:spacing w:val="-3"/>
                          <w:sz w:val="16"/>
                          <w:szCs w:val="16"/>
                        </w:rPr>
                        <w:t xml:space="preserve">United States Agency </w:t>
                      </w:r>
                      <w:r w:rsidRPr="00906533">
                        <w:rPr>
                          <w:rFonts w:ascii="Arial"/>
                          <w:color w:val="231F20"/>
                          <w:sz w:val="16"/>
                          <w:szCs w:val="16"/>
                        </w:rPr>
                        <w:t xml:space="preserve">for </w:t>
                      </w:r>
                      <w:r w:rsidRPr="00906533">
                        <w:rPr>
                          <w:rFonts w:ascii="Arial"/>
                          <w:color w:val="231F20"/>
                          <w:spacing w:val="-3"/>
                          <w:sz w:val="16"/>
                          <w:szCs w:val="16"/>
                        </w:rPr>
                        <w:t xml:space="preserve">International Development (USAID) under </w:t>
                      </w:r>
                      <w:r w:rsidRPr="00906533">
                        <w:rPr>
                          <w:rFonts w:ascii="Arial"/>
                          <w:color w:val="231F20"/>
                          <w:sz w:val="16"/>
                          <w:szCs w:val="16"/>
                        </w:rPr>
                        <w:t xml:space="preserve">the </w:t>
                      </w:r>
                      <w:r w:rsidRPr="00906533">
                        <w:rPr>
                          <w:rFonts w:ascii="Arial"/>
                          <w:color w:val="231F20"/>
                          <w:spacing w:val="-3"/>
                          <w:sz w:val="16"/>
                          <w:szCs w:val="16"/>
                        </w:rPr>
                        <w:t xml:space="preserve">terms </w:t>
                      </w:r>
                      <w:r w:rsidRPr="00906533">
                        <w:rPr>
                          <w:rFonts w:ascii="Arial"/>
                          <w:color w:val="231F20"/>
                          <w:sz w:val="16"/>
                          <w:szCs w:val="16"/>
                        </w:rPr>
                        <w:t xml:space="preserve">of </w:t>
                      </w:r>
                      <w:r w:rsidRPr="00906533">
                        <w:rPr>
                          <w:rFonts w:ascii="Arial"/>
                          <w:color w:val="231F20"/>
                          <w:spacing w:val="-3"/>
                          <w:sz w:val="16"/>
                          <w:szCs w:val="16"/>
                        </w:rPr>
                        <w:t xml:space="preserve">the Data </w:t>
                      </w:r>
                      <w:r w:rsidRPr="00906533">
                        <w:rPr>
                          <w:rFonts w:ascii="Arial"/>
                          <w:color w:val="231F20"/>
                          <w:sz w:val="16"/>
                          <w:szCs w:val="16"/>
                        </w:rPr>
                        <w:t xml:space="preserve">for </w:t>
                      </w:r>
                      <w:r w:rsidRPr="00906533">
                        <w:rPr>
                          <w:rFonts w:ascii="Arial"/>
                          <w:color w:val="231F20"/>
                          <w:spacing w:val="-3"/>
                          <w:sz w:val="16"/>
                          <w:szCs w:val="16"/>
                        </w:rPr>
                        <w:t xml:space="preserve">Impact (D4I) associate award 7200AA18LA00008, which </w:t>
                      </w:r>
                      <w:r w:rsidRPr="00906533">
                        <w:rPr>
                          <w:rFonts w:ascii="Arial"/>
                          <w:color w:val="231F20"/>
                          <w:sz w:val="16"/>
                          <w:szCs w:val="16"/>
                        </w:rPr>
                        <w:t xml:space="preserve">is </w:t>
                      </w:r>
                      <w:r w:rsidRPr="00906533">
                        <w:rPr>
                          <w:rFonts w:ascii="Arial"/>
                          <w:color w:val="231F20"/>
                          <w:spacing w:val="-3"/>
                          <w:sz w:val="16"/>
                          <w:szCs w:val="16"/>
                        </w:rPr>
                        <w:t xml:space="preserve">implemented </w:t>
                      </w:r>
                      <w:r w:rsidRPr="00906533">
                        <w:rPr>
                          <w:rFonts w:ascii="Arial"/>
                          <w:color w:val="231F20"/>
                          <w:sz w:val="16"/>
                          <w:szCs w:val="16"/>
                        </w:rPr>
                        <w:t xml:space="preserve">by the </w:t>
                      </w:r>
                      <w:r w:rsidRPr="00906533">
                        <w:rPr>
                          <w:rFonts w:ascii="Arial"/>
                          <w:color w:val="231F20"/>
                          <w:spacing w:val="-3"/>
                          <w:sz w:val="16"/>
                          <w:szCs w:val="16"/>
                        </w:rPr>
                        <w:t xml:space="preserve">Carolina Population Center </w:t>
                      </w:r>
                      <w:r w:rsidRPr="00906533">
                        <w:rPr>
                          <w:rFonts w:ascii="Arial"/>
                          <w:color w:val="231F20"/>
                          <w:sz w:val="16"/>
                          <w:szCs w:val="16"/>
                        </w:rPr>
                        <w:t xml:space="preserve">at the </w:t>
                      </w:r>
                      <w:r w:rsidRPr="00906533">
                        <w:rPr>
                          <w:rFonts w:ascii="Arial"/>
                          <w:color w:val="231F20"/>
                          <w:spacing w:val="-3"/>
                          <w:sz w:val="16"/>
                          <w:szCs w:val="16"/>
                        </w:rPr>
                        <w:t xml:space="preserve">University of North Carolina </w:t>
                      </w:r>
                      <w:r w:rsidRPr="00906533">
                        <w:rPr>
                          <w:rFonts w:ascii="Arial"/>
                          <w:color w:val="231F20"/>
                          <w:sz w:val="16"/>
                          <w:szCs w:val="16"/>
                        </w:rPr>
                        <w:t xml:space="preserve">at </w:t>
                      </w:r>
                      <w:r w:rsidRPr="00906533">
                        <w:rPr>
                          <w:rFonts w:ascii="Arial"/>
                          <w:color w:val="231F20"/>
                          <w:spacing w:val="-3"/>
                          <w:sz w:val="16"/>
                          <w:szCs w:val="16"/>
                        </w:rPr>
                        <w:t xml:space="preserve">Chapel Hill, </w:t>
                      </w:r>
                      <w:r w:rsidRPr="00906533">
                        <w:rPr>
                          <w:rFonts w:ascii="Arial"/>
                          <w:color w:val="231F20"/>
                          <w:sz w:val="16"/>
                          <w:szCs w:val="16"/>
                        </w:rPr>
                        <w:t xml:space="preserve">in </w:t>
                      </w:r>
                      <w:r w:rsidRPr="00906533">
                        <w:rPr>
                          <w:rFonts w:ascii="Arial"/>
                          <w:color w:val="231F20"/>
                          <w:spacing w:val="-3"/>
                          <w:sz w:val="16"/>
                          <w:szCs w:val="16"/>
                        </w:rPr>
                        <w:t xml:space="preserve">partnership with Palladium International, LLC; </w:t>
                      </w:r>
                      <w:r w:rsidRPr="00906533">
                        <w:rPr>
                          <w:rFonts w:ascii="Arial"/>
                          <w:color w:val="231F20"/>
                          <w:sz w:val="16"/>
                          <w:szCs w:val="16"/>
                        </w:rPr>
                        <w:t xml:space="preserve">ICF </w:t>
                      </w:r>
                      <w:r w:rsidRPr="00906533">
                        <w:rPr>
                          <w:rFonts w:ascii="Arial"/>
                          <w:color w:val="231F20"/>
                          <w:spacing w:val="-3"/>
                          <w:sz w:val="16"/>
                          <w:szCs w:val="16"/>
                        </w:rPr>
                        <w:t>Macro, Inc.; John</w:t>
                      </w:r>
                      <w:r w:rsidRPr="00906533">
                        <w:rPr>
                          <w:rFonts w:ascii="Arial"/>
                          <w:color w:val="231F20"/>
                          <w:spacing w:val="-4"/>
                          <w:sz w:val="16"/>
                          <w:szCs w:val="16"/>
                        </w:rPr>
                        <w:t xml:space="preserve"> Snow, </w:t>
                      </w:r>
                      <w:r w:rsidRPr="00906533">
                        <w:rPr>
                          <w:rFonts w:ascii="Arial"/>
                          <w:color w:val="231F20"/>
                          <w:spacing w:val="-3"/>
                          <w:sz w:val="16"/>
                          <w:szCs w:val="16"/>
                        </w:rPr>
                        <w:t xml:space="preserve">Inc.; </w:t>
                      </w:r>
                      <w:r w:rsidRPr="00906533">
                        <w:rPr>
                          <w:rFonts w:ascii="Arial"/>
                          <w:color w:val="231F20"/>
                          <w:sz w:val="16"/>
                          <w:szCs w:val="16"/>
                        </w:rPr>
                        <w:t xml:space="preserve">and </w:t>
                      </w:r>
                      <w:r w:rsidRPr="00906533">
                        <w:rPr>
                          <w:rFonts w:ascii="Arial"/>
                          <w:color w:val="231F20"/>
                          <w:spacing w:val="-4"/>
                          <w:sz w:val="16"/>
                          <w:szCs w:val="16"/>
                        </w:rPr>
                        <w:t>Tulane University.</w:t>
                      </w:r>
                      <w:r w:rsidRPr="00906533">
                        <w:rPr>
                          <w:rFonts w:ascii="Arial"/>
                          <w:sz w:val="16"/>
                          <w:szCs w:val="16"/>
                        </w:rPr>
                        <w:t xml:space="preserve"> </w:t>
                      </w:r>
                      <w:r w:rsidRPr="00906533">
                        <w:rPr>
                          <w:rFonts w:ascii="Arial"/>
                          <w:color w:val="231F20"/>
                          <w:sz w:val="16"/>
                          <w:szCs w:val="16"/>
                        </w:rPr>
                        <w:t>The views expressed in this publication do not necessarily reflect the views of USAID or the United States government.</w:t>
                      </w:r>
                      <w:r>
                        <w:rPr>
                          <w:rFonts w:ascii="Arial"/>
                          <w:color w:val="231F20"/>
                          <w:sz w:val="16"/>
                          <w:szCs w:val="16"/>
                        </w:rPr>
                        <w:t xml:space="preserve"> MS-20-198 D4I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B15D1C">
        <w:rPr>
          <w:rFonts w:ascii="Calibri" w:eastAsia="Calibri" w:hAnsi="Calibri" w:cs="Calibri"/>
          <w:color w:val="A7BF39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52DF1647" wp14:editId="74E7340C">
                <wp:simplePos x="0" y="0"/>
                <wp:positionH relativeFrom="margin">
                  <wp:posOffset>-76200</wp:posOffset>
                </wp:positionH>
                <wp:positionV relativeFrom="margin">
                  <wp:posOffset>7291705</wp:posOffset>
                </wp:positionV>
                <wp:extent cx="1879600" cy="509905"/>
                <wp:effectExtent l="0" t="0" r="0" b="0"/>
                <wp:wrapSquare wrapText="bothSides"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79600" cy="50990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35F82D8E" w14:textId="6B3B3A9E" w:rsidR="00821386" w:rsidRDefault="00821386" w:rsidP="00B15D1C">
                            <w:pPr>
                              <w:pStyle w:val="coverdate"/>
                            </w:pPr>
                            <w:r>
                              <w:t>February 2021</w:t>
                            </w:r>
                          </w:p>
                        </w:txbxContent>
                      </wps:txbx>
                      <wps:bodyPr horzOverflow="overflow" vert="horz" wrap="square" lIns="0" tIns="0" rIns="0" bIns="0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2DF1647" id="Rectangle 2" o:spid="_x0000_s1032" style="position:absolute;left:0;text-align:left;margin-left:-6pt;margin-top:574.15pt;width:148pt;height:40.15pt;z-index:2517227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" filled="f" stroked="f">
                <v:textbox inset="0,0,0,0">
                  <w:txbxContent>
                    <w:p w14:paraId="35F82D8E" w14:textId="6B3B3A9E" w:rsidR="00821386" w:rsidRDefault="00821386" w:rsidP="00B15D1C">
                      <w:pPr>
                        <w:pStyle w:val="coverdate"/>
                      </w:pPr>
                      <w:r>
                        <w:t>February 2021</w:t>
                      </w:r>
                    </w:p>
                  </w:txbxContent>
                </v:textbox>
                <w10:wrap type="square" anchorx="margin" anchory="margin"/>
              </v:rect>
            </w:pict>
          </mc:Fallback>
        </mc:AlternateContent>
      </w:r>
      <w:r w:rsidR="00FA482A"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214ADD5E" wp14:editId="5B90BBD2">
                <wp:simplePos x="0" y="0"/>
                <wp:positionH relativeFrom="page">
                  <wp:posOffset>1256665</wp:posOffset>
                </wp:positionH>
                <wp:positionV relativeFrom="paragraph">
                  <wp:posOffset>4895850</wp:posOffset>
                </wp:positionV>
                <wp:extent cx="2997835" cy="1524000"/>
                <wp:effectExtent l="0" t="0" r="0" b="0"/>
                <wp:wrapSquare wrapText="bothSides"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97835" cy="152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7C63DC26" w14:textId="77777777" w:rsidR="00821386" w:rsidRPr="00FA482A" w:rsidRDefault="00821386" w:rsidP="00E72413">
                            <w:pPr>
                              <w:rPr>
                                <w:rFonts w:ascii="Arial" w:hAnsi="Arial" w:cs="Arial"/>
                                <w:noProof/>
                                <w:color w:val="939597"/>
                                <w:szCs w:val="20"/>
                              </w:rPr>
                            </w:pPr>
                            <w:r w:rsidRPr="00FA482A">
                              <w:rPr>
                                <w:rFonts w:ascii="Arial" w:hAnsi="Arial" w:cs="Arial"/>
                                <w:b/>
                                <w:szCs w:val="20"/>
                              </w:rPr>
                              <w:t>Data for Impact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t xml:space="preserve"> 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  <w:t>University of North Carolina at Chapel Hill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  <w:t>123 West Franklin Street, Suite 330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  <w:t>Chapel Hill, NC 27516 USA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</w:r>
                            <w:r w:rsidRPr="00FA482A">
                              <w:rPr>
                                <w:rFonts w:ascii="Arial" w:hAnsi="Arial" w:cs="Arial"/>
                                <w:shd w:val="clear" w:color="auto" w:fill="FFFFFF"/>
                              </w:rPr>
                              <w:t>Phone: 919-445-9350 | Fax: 919-445-9353</w:t>
                            </w:r>
                            <w:r w:rsidRPr="00FA482A">
                              <w:rPr>
                                <w:rFonts w:ascii="Arial" w:hAnsi="Arial" w:cs="Arial"/>
                              </w:rPr>
                              <w:br/>
                            </w:r>
                            <w:hyperlink r:id="rId24" w:history="1">
                              <w:r w:rsidRPr="006179C2">
                                <w:rPr>
                                  <w:rStyle w:val="Hyperlink"/>
                                  <w:rFonts w:ascii="Arial" w:hAnsi="Arial" w:cs="Arial"/>
                                  <w:color w:val="808080" w:themeColor="background1" w:themeShade="80"/>
                                  <w:shd w:val="clear" w:color="auto" w:fill="FFFFFF"/>
                                </w:rPr>
                                <w:t>D4I@unc.edu</w:t>
                              </w:r>
                            </w:hyperlink>
                            <w:r w:rsidRPr="00FA482A">
                              <w:rPr>
                                <w:rFonts w:ascii="Arial" w:hAnsi="Arial" w:cs="Arial"/>
                              </w:rPr>
                              <w:br/>
                            </w:r>
                            <w:hyperlink r:id="rId25" w:tgtFrame="_blank" w:history="1">
                              <w:r w:rsidRPr="006179C2">
                                <w:rPr>
                                  <w:rStyle w:val="Hyperlink"/>
                                  <w:rFonts w:ascii="Arial" w:hAnsi="Arial" w:cs="Arial"/>
                                  <w:b/>
                                  <w:bCs/>
                                  <w:color w:val="808080" w:themeColor="background1" w:themeShade="80"/>
                                </w:rPr>
                                <w:t>http://www.data4impactproject.org</w:t>
                              </w:r>
                            </w:hyperlink>
                            <w:r w:rsidRPr="00FA482A">
                              <w:rPr>
                                <w:rFonts w:ascii="Arial" w:hAnsi="Arial" w:cs="Arial"/>
                                <w:shd w:val="clear" w:color="auto" w:fill="FFFFFF"/>
                              </w:rPr>
                              <w:t> </w:t>
                            </w:r>
                          </w:p>
                          <w:p w14:paraId="1E01A31B" w14:textId="77777777" w:rsidR="00821386" w:rsidRPr="00F2746A" w:rsidRDefault="00821386" w:rsidP="00F2746A">
                            <w:pPr>
                              <w:pStyle w:val="Heading1"/>
                              <w:spacing w:after="100" w:afterAutospacing="1" w:line="260" w:lineRule="exact"/>
                              <w:ind w:left="5"/>
                              <w:rPr>
                                <w:noProof/>
                                <w:color w:val="939597"/>
                                <w:sz w:val="20"/>
                                <w:szCs w:val="20"/>
                              </w:rPr>
                            </w:pPr>
                          </w:p>
                          <w:p w14:paraId="3FDAFBAE" w14:textId="77777777" w:rsidR="00821386" w:rsidRDefault="00821386"/>
                          <w:p w14:paraId="4EF616E1" w14:textId="77777777" w:rsidR="00821386" w:rsidRPr="00FA482A" w:rsidRDefault="00821386" w:rsidP="00E72413">
                            <w:pPr>
                              <w:rPr>
                                <w:rFonts w:ascii="Arial" w:hAnsi="Arial" w:cs="Arial"/>
                                <w:noProof/>
                                <w:color w:val="939597"/>
                                <w:szCs w:val="20"/>
                              </w:rPr>
                            </w:pPr>
                            <w:r w:rsidRPr="00FA482A">
                              <w:rPr>
                                <w:rFonts w:ascii="Arial" w:hAnsi="Arial" w:cs="Arial"/>
                                <w:b/>
                                <w:szCs w:val="20"/>
                              </w:rPr>
                              <w:t>Data for Impact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t xml:space="preserve"> 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  <w:t>University of North Carolina at Chapel Hill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  <w:t>123 West Franklin Street, Suite 330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  <w:t>Chapel Hill, NC 27516 USA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</w:r>
                            <w:r w:rsidRPr="00FA482A">
                              <w:rPr>
                                <w:rFonts w:ascii="Arial" w:hAnsi="Arial" w:cs="Arial"/>
                                <w:shd w:val="clear" w:color="auto" w:fill="FFFFFF"/>
                              </w:rPr>
                              <w:t>Phone: 919-445-9350 | Fax: 919-445-9353</w:t>
                            </w:r>
                            <w:r w:rsidRPr="00FA482A">
                              <w:rPr>
                                <w:rFonts w:ascii="Arial" w:hAnsi="Arial" w:cs="Arial"/>
                              </w:rPr>
                              <w:br/>
                            </w:r>
                            <w:hyperlink r:id="rId26" w:history="1">
                              <w:r w:rsidRPr="00FA482A">
                                <w:rPr>
                                  <w:rStyle w:val="Hyperlink"/>
                                  <w:rFonts w:ascii="Arial" w:hAnsi="Arial" w:cs="Arial"/>
                                  <w:shd w:val="clear" w:color="auto" w:fill="FFFFFF"/>
                                </w:rPr>
                                <w:t>D4I@unc.edu</w:t>
                              </w:r>
                            </w:hyperlink>
                            <w:r w:rsidRPr="00FA482A">
                              <w:rPr>
                                <w:rFonts w:ascii="Arial" w:hAnsi="Arial" w:cs="Arial"/>
                              </w:rPr>
                              <w:br/>
                            </w:r>
                            <w:hyperlink r:id="rId27" w:tgtFrame="_blank" w:history="1">
                              <w:r w:rsidRPr="00FA482A">
                                <w:rPr>
                                  <w:rStyle w:val="Hyperlink"/>
                                  <w:rFonts w:ascii="Arial" w:hAnsi="Arial" w:cs="Arial"/>
                                  <w:b/>
                                  <w:bCs/>
                                </w:rPr>
                                <w:t>http://www.data4impactproject.org</w:t>
                              </w:r>
                            </w:hyperlink>
                            <w:r w:rsidRPr="00FA482A">
                              <w:rPr>
                                <w:rFonts w:ascii="Arial" w:hAnsi="Arial" w:cs="Arial"/>
                                <w:shd w:val="clear" w:color="auto" w:fill="FFFFFF"/>
                              </w:rPr>
                              <w:t> </w:t>
                            </w:r>
                          </w:p>
                          <w:p w14:paraId="51D89951" w14:textId="77777777" w:rsidR="00821386" w:rsidRPr="00F2746A" w:rsidRDefault="00821386" w:rsidP="00F2746A">
                            <w:pPr>
                              <w:pStyle w:val="Heading1"/>
                              <w:spacing w:after="100" w:afterAutospacing="1" w:line="260" w:lineRule="exact"/>
                              <w:ind w:left="5"/>
                              <w:rPr>
                                <w:noProof/>
                                <w:color w:val="939597"/>
                                <w:sz w:val="20"/>
                                <w:szCs w:val="20"/>
                              </w:rPr>
                            </w:pPr>
                          </w:p>
                          <w:p w14:paraId="7D7EA19F" w14:textId="77777777" w:rsidR="00821386" w:rsidRDefault="00821386"/>
                          <w:p w14:paraId="7E0B51DC" w14:textId="77777777" w:rsidR="00821386" w:rsidRPr="00FA482A" w:rsidRDefault="00821386" w:rsidP="00E72413">
                            <w:pPr>
                              <w:rPr>
                                <w:rFonts w:ascii="Arial" w:hAnsi="Arial" w:cs="Arial"/>
                                <w:noProof/>
                                <w:color w:val="939597"/>
                                <w:szCs w:val="20"/>
                              </w:rPr>
                            </w:pPr>
                            <w:r w:rsidRPr="00FA482A">
                              <w:rPr>
                                <w:rFonts w:ascii="Arial" w:hAnsi="Arial" w:cs="Arial"/>
                                <w:b/>
                                <w:szCs w:val="20"/>
                              </w:rPr>
                              <w:t>Data for Impact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t xml:space="preserve"> 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  <w:t>University of North Carolina at Chapel Hill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  <w:t>123 West Franklin Street, Suite 330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  <w:t>Chapel Hill, NC 27516 USA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</w:r>
                            <w:r w:rsidRPr="00FA482A">
                              <w:rPr>
                                <w:rFonts w:ascii="Arial" w:hAnsi="Arial" w:cs="Arial"/>
                                <w:shd w:val="clear" w:color="auto" w:fill="FFFFFF"/>
                              </w:rPr>
                              <w:t>Phone: 919-445-9350 | Fax: 919-445-9353</w:t>
                            </w:r>
                            <w:r w:rsidRPr="00FA482A">
                              <w:rPr>
                                <w:rFonts w:ascii="Arial" w:hAnsi="Arial" w:cs="Arial"/>
                              </w:rPr>
                              <w:br/>
                            </w:r>
                            <w:hyperlink r:id="rId28" w:history="1">
                              <w:r w:rsidRPr="00FA482A">
                                <w:rPr>
                                  <w:rStyle w:val="Hyperlink"/>
                                  <w:rFonts w:ascii="Arial" w:hAnsi="Arial" w:cs="Arial"/>
                                  <w:shd w:val="clear" w:color="auto" w:fill="FFFFFF"/>
                                </w:rPr>
                                <w:t>D4I@unc.edu</w:t>
                              </w:r>
                            </w:hyperlink>
                            <w:r w:rsidRPr="00FA482A">
                              <w:rPr>
                                <w:rFonts w:ascii="Arial" w:hAnsi="Arial" w:cs="Arial"/>
                              </w:rPr>
                              <w:br/>
                            </w:r>
                            <w:hyperlink r:id="rId29" w:tgtFrame="_blank" w:history="1">
                              <w:r w:rsidRPr="00FA482A">
                                <w:rPr>
                                  <w:rStyle w:val="Hyperlink"/>
                                  <w:rFonts w:ascii="Arial" w:hAnsi="Arial" w:cs="Arial"/>
                                  <w:b/>
                                  <w:bCs/>
                                </w:rPr>
                                <w:t>http://www.data4impactproject.org</w:t>
                              </w:r>
                            </w:hyperlink>
                            <w:r w:rsidRPr="00FA482A">
                              <w:rPr>
                                <w:rFonts w:ascii="Arial" w:hAnsi="Arial" w:cs="Arial"/>
                                <w:shd w:val="clear" w:color="auto" w:fill="FFFFFF"/>
                              </w:rPr>
                              <w:t> </w:t>
                            </w:r>
                          </w:p>
                          <w:p w14:paraId="135063EE" w14:textId="77777777" w:rsidR="00821386" w:rsidRPr="00F2746A" w:rsidRDefault="00821386" w:rsidP="00F2746A">
                            <w:pPr>
                              <w:pStyle w:val="Heading1"/>
                              <w:spacing w:after="100" w:afterAutospacing="1" w:line="260" w:lineRule="exact"/>
                              <w:ind w:left="5"/>
                              <w:rPr>
                                <w:noProof/>
                                <w:color w:val="939597"/>
                                <w:sz w:val="20"/>
                                <w:szCs w:val="20"/>
                              </w:rPr>
                            </w:pPr>
                          </w:p>
                          <w:p w14:paraId="0E165072" w14:textId="77777777" w:rsidR="00821386" w:rsidRDefault="00821386"/>
                          <w:p w14:paraId="0918D49F" w14:textId="77777777" w:rsidR="00821386" w:rsidRPr="00FA482A" w:rsidRDefault="00821386" w:rsidP="00E72413">
                            <w:pPr>
                              <w:rPr>
                                <w:rFonts w:ascii="Arial" w:hAnsi="Arial" w:cs="Arial"/>
                                <w:noProof/>
                                <w:color w:val="939597"/>
                                <w:szCs w:val="20"/>
                              </w:rPr>
                            </w:pPr>
                            <w:r w:rsidRPr="00FA482A">
                              <w:rPr>
                                <w:rFonts w:ascii="Arial" w:hAnsi="Arial" w:cs="Arial"/>
                                <w:b/>
                                <w:szCs w:val="20"/>
                              </w:rPr>
                              <w:t>Data for Impact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t xml:space="preserve"> 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  <w:t>University of North Carolina at Chapel Hill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  <w:t>123 West Franklin Street, Suite 330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  <w:t>Chapel Hill, NC 27516 USA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</w:r>
                            <w:r w:rsidRPr="00FA482A">
                              <w:rPr>
                                <w:rFonts w:ascii="Arial" w:hAnsi="Arial" w:cs="Arial"/>
                                <w:shd w:val="clear" w:color="auto" w:fill="FFFFFF"/>
                              </w:rPr>
                              <w:t>Phone: 919-445-9350 | Fax: 919-445-9353</w:t>
                            </w:r>
                            <w:r w:rsidRPr="00FA482A">
                              <w:rPr>
                                <w:rFonts w:ascii="Arial" w:hAnsi="Arial" w:cs="Arial"/>
                              </w:rPr>
                              <w:br/>
                            </w:r>
                            <w:hyperlink r:id="rId30" w:history="1">
                              <w:r w:rsidRPr="00FA482A">
                                <w:rPr>
                                  <w:rStyle w:val="Hyperlink"/>
                                  <w:rFonts w:ascii="Arial" w:hAnsi="Arial" w:cs="Arial"/>
                                  <w:shd w:val="clear" w:color="auto" w:fill="FFFFFF"/>
                                </w:rPr>
                                <w:t>D4I@unc.edu</w:t>
                              </w:r>
                            </w:hyperlink>
                            <w:r w:rsidRPr="00FA482A">
                              <w:rPr>
                                <w:rFonts w:ascii="Arial" w:hAnsi="Arial" w:cs="Arial"/>
                              </w:rPr>
                              <w:br/>
                            </w:r>
                            <w:hyperlink r:id="rId31" w:tgtFrame="_blank" w:history="1">
                              <w:r w:rsidRPr="00FA482A">
                                <w:rPr>
                                  <w:rStyle w:val="Hyperlink"/>
                                  <w:rFonts w:ascii="Arial" w:hAnsi="Arial" w:cs="Arial"/>
                                  <w:b/>
                                  <w:bCs/>
                                </w:rPr>
                                <w:t>http://www.data4impactproject.org</w:t>
                              </w:r>
                            </w:hyperlink>
                            <w:r w:rsidRPr="00FA482A">
                              <w:rPr>
                                <w:rFonts w:ascii="Arial" w:hAnsi="Arial" w:cs="Arial"/>
                                <w:shd w:val="clear" w:color="auto" w:fill="FFFFFF"/>
                              </w:rPr>
                              <w:t> </w:t>
                            </w:r>
                          </w:p>
                          <w:p w14:paraId="18A19BE0" w14:textId="77777777" w:rsidR="00821386" w:rsidRPr="00F2746A" w:rsidRDefault="00821386" w:rsidP="00F2746A">
                            <w:pPr>
                              <w:pStyle w:val="Heading1"/>
                              <w:spacing w:after="100" w:afterAutospacing="1" w:line="260" w:lineRule="exact"/>
                              <w:ind w:left="5"/>
                              <w:rPr>
                                <w:noProof/>
                                <w:color w:val="939597"/>
                                <w:sz w:val="20"/>
                                <w:szCs w:val="20"/>
                              </w:rPr>
                            </w:pPr>
                          </w:p>
                          <w:p w14:paraId="0AE59820" w14:textId="77777777" w:rsidR="00821386" w:rsidRDefault="00821386"/>
                          <w:p w14:paraId="6C5BCE9B" w14:textId="77777777" w:rsidR="00821386" w:rsidRPr="00FA482A" w:rsidRDefault="00821386" w:rsidP="00E72413">
                            <w:pPr>
                              <w:rPr>
                                <w:rFonts w:ascii="Arial" w:hAnsi="Arial" w:cs="Arial"/>
                                <w:noProof/>
                                <w:color w:val="939597"/>
                                <w:szCs w:val="20"/>
                              </w:rPr>
                            </w:pPr>
                            <w:r w:rsidRPr="00FA482A">
                              <w:rPr>
                                <w:rFonts w:ascii="Arial" w:hAnsi="Arial" w:cs="Arial"/>
                                <w:b/>
                                <w:szCs w:val="20"/>
                              </w:rPr>
                              <w:t>Data for Impact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t xml:space="preserve"> 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  <w:t>University of North Carolina at Chapel Hill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  <w:t>123 West Franklin Street, Suite 330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  <w:t>Chapel Hill, NC 27516 USA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</w:r>
                            <w:r w:rsidRPr="00FA482A">
                              <w:rPr>
                                <w:rFonts w:ascii="Arial" w:hAnsi="Arial" w:cs="Arial"/>
                                <w:shd w:val="clear" w:color="auto" w:fill="FFFFFF"/>
                              </w:rPr>
                              <w:t>Phone: 919-445-9350 | Fax: 919-445-9353</w:t>
                            </w:r>
                            <w:r w:rsidRPr="00FA482A">
                              <w:rPr>
                                <w:rFonts w:ascii="Arial" w:hAnsi="Arial" w:cs="Arial"/>
                              </w:rPr>
                              <w:br/>
                            </w:r>
                            <w:hyperlink r:id="rId32" w:history="1">
                              <w:r w:rsidRPr="00FA482A">
                                <w:rPr>
                                  <w:rStyle w:val="Hyperlink"/>
                                  <w:rFonts w:ascii="Arial" w:hAnsi="Arial" w:cs="Arial"/>
                                  <w:shd w:val="clear" w:color="auto" w:fill="FFFFFF"/>
                                </w:rPr>
                                <w:t>D4I@unc.edu</w:t>
                              </w:r>
                            </w:hyperlink>
                            <w:r w:rsidRPr="00FA482A">
                              <w:rPr>
                                <w:rFonts w:ascii="Arial" w:hAnsi="Arial" w:cs="Arial"/>
                              </w:rPr>
                              <w:br/>
                            </w:r>
                            <w:hyperlink r:id="rId33" w:tgtFrame="_blank" w:history="1">
                              <w:r w:rsidRPr="00FA482A">
                                <w:rPr>
                                  <w:rStyle w:val="Hyperlink"/>
                                  <w:rFonts w:ascii="Arial" w:hAnsi="Arial" w:cs="Arial"/>
                                  <w:b/>
                                  <w:bCs/>
                                </w:rPr>
                                <w:t>http://www.data4impactproject.org</w:t>
                              </w:r>
                            </w:hyperlink>
                            <w:r w:rsidRPr="00FA482A">
                              <w:rPr>
                                <w:rFonts w:ascii="Arial" w:hAnsi="Arial" w:cs="Arial"/>
                                <w:shd w:val="clear" w:color="auto" w:fill="FFFFFF"/>
                              </w:rPr>
                              <w:t> </w:t>
                            </w:r>
                          </w:p>
                          <w:p w14:paraId="1911F9CF" w14:textId="77777777" w:rsidR="00821386" w:rsidRPr="00F2746A" w:rsidRDefault="00821386" w:rsidP="00F2746A">
                            <w:pPr>
                              <w:pStyle w:val="Heading1"/>
                              <w:spacing w:after="100" w:afterAutospacing="1" w:line="260" w:lineRule="exact"/>
                              <w:ind w:left="5"/>
                              <w:rPr>
                                <w:noProof/>
                                <w:color w:val="939597"/>
                                <w:sz w:val="20"/>
                                <w:szCs w:val="20"/>
                              </w:rPr>
                            </w:pPr>
                          </w:p>
                          <w:p w14:paraId="61A94A72" w14:textId="77777777" w:rsidR="00821386" w:rsidRDefault="00821386"/>
                          <w:p w14:paraId="3699E5DC" w14:textId="77777777" w:rsidR="00821386" w:rsidRPr="00FA482A" w:rsidRDefault="00821386" w:rsidP="00E72413">
                            <w:pPr>
                              <w:rPr>
                                <w:rFonts w:ascii="Arial" w:hAnsi="Arial" w:cs="Arial"/>
                                <w:noProof/>
                                <w:color w:val="939597"/>
                                <w:szCs w:val="20"/>
                              </w:rPr>
                            </w:pPr>
                            <w:r w:rsidRPr="00FA482A">
                              <w:rPr>
                                <w:rFonts w:ascii="Arial" w:hAnsi="Arial" w:cs="Arial"/>
                                <w:b/>
                                <w:szCs w:val="20"/>
                              </w:rPr>
                              <w:t>Data for Impact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t xml:space="preserve"> 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  <w:t>University of North Carolina at Chapel Hill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  <w:t>123 West Franklin Street, Suite 330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  <w:t>Chapel Hill, NC 27516 USA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</w:r>
                            <w:r w:rsidRPr="00FA482A">
                              <w:rPr>
                                <w:rFonts w:ascii="Arial" w:hAnsi="Arial" w:cs="Arial"/>
                                <w:shd w:val="clear" w:color="auto" w:fill="FFFFFF"/>
                              </w:rPr>
                              <w:t>Phone: 919-445-9350 | Fax: 919-445-9353</w:t>
                            </w:r>
                            <w:r w:rsidRPr="00FA482A">
                              <w:rPr>
                                <w:rFonts w:ascii="Arial" w:hAnsi="Arial" w:cs="Arial"/>
                              </w:rPr>
                              <w:br/>
                            </w:r>
                            <w:hyperlink r:id="rId34" w:history="1">
                              <w:r w:rsidRPr="00FA482A">
                                <w:rPr>
                                  <w:rStyle w:val="Hyperlink"/>
                                  <w:rFonts w:ascii="Arial" w:hAnsi="Arial" w:cs="Arial"/>
                                  <w:shd w:val="clear" w:color="auto" w:fill="FFFFFF"/>
                                </w:rPr>
                                <w:t>D4I@unc.edu</w:t>
                              </w:r>
                            </w:hyperlink>
                            <w:r w:rsidRPr="00FA482A">
                              <w:rPr>
                                <w:rFonts w:ascii="Arial" w:hAnsi="Arial" w:cs="Arial"/>
                              </w:rPr>
                              <w:br/>
                            </w:r>
                            <w:hyperlink r:id="rId35" w:tgtFrame="_blank" w:history="1">
                              <w:r w:rsidRPr="00FA482A">
                                <w:rPr>
                                  <w:rStyle w:val="Hyperlink"/>
                                  <w:rFonts w:ascii="Arial" w:hAnsi="Arial" w:cs="Arial"/>
                                  <w:b/>
                                  <w:bCs/>
                                </w:rPr>
                                <w:t>http://www.data4impactproject.org</w:t>
                              </w:r>
                            </w:hyperlink>
                            <w:r w:rsidRPr="00FA482A">
                              <w:rPr>
                                <w:rFonts w:ascii="Arial" w:hAnsi="Arial" w:cs="Arial"/>
                                <w:shd w:val="clear" w:color="auto" w:fill="FFFFFF"/>
                              </w:rPr>
                              <w:t> </w:t>
                            </w:r>
                          </w:p>
                          <w:p w14:paraId="4913F8B8" w14:textId="77777777" w:rsidR="00821386" w:rsidRPr="00F2746A" w:rsidRDefault="00821386" w:rsidP="00F2746A">
                            <w:pPr>
                              <w:pStyle w:val="Heading1"/>
                              <w:spacing w:after="100" w:afterAutospacing="1" w:line="260" w:lineRule="exact"/>
                              <w:ind w:left="5"/>
                              <w:rPr>
                                <w:noProof/>
                                <w:color w:val="939597"/>
                                <w:sz w:val="20"/>
                                <w:szCs w:val="20"/>
                              </w:rPr>
                            </w:pPr>
                          </w:p>
                          <w:p w14:paraId="1E3995D8" w14:textId="77777777" w:rsidR="00821386" w:rsidRDefault="00821386"/>
                          <w:p w14:paraId="58E5D99E" w14:textId="77777777" w:rsidR="00821386" w:rsidRPr="00FA482A" w:rsidRDefault="00821386" w:rsidP="00E72413">
                            <w:pPr>
                              <w:rPr>
                                <w:rFonts w:ascii="Arial" w:hAnsi="Arial" w:cs="Arial"/>
                                <w:noProof/>
                                <w:color w:val="939597"/>
                                <w:szCs w:val="20"/>
                              </w:rPr>
                            </w:pPr>
                            <w:r w:rsidRPr="00FA482A">
                              <w:rPr>
                                <w:rFonts w:ascii="Arial" w:hAnsi="Arial" w:cs="Arial"/>
                                <w:b/>
                                <w:szCs w:val="20"/>
                              </w:rPr>
                              <w:t>Data for Impact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t xml:space="preserve"> 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  <w:t>University of North Carolina at Chapel Hill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  <w:t>123 West Franklin Street, Suite 330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  <w:t>Chapel Hill, NC 27516 USA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</w:r>
                            <w:r w:rsidRPr="00FA482A">
                              <w:rPr>
                                <w:rFonts w:ascii="Arial" w:hAnsi="Arial" w:cs="Arial"/>
                                <w:shd w:val="clear" w:color="auto" w:fill="FFFFFF"/>
                              </w:rPr>
                              <w:t>Phone: 919-445-9350 | Fax: 919-445-9353</w:t>
                            </w:r>
                            <w:r w:rsidRPr="00FA482A">
                              <w:rPr>
                                <w:rFonts w:ascii="Arial" w:hAnsi="Arial" w:cs="Arial"/>
                              </w:rPr>
                              <w:br/>
                            </w:r>
                            <w:hyperlink r:id="rId36" w:history="1">
                              <w:r w:rsidRPr="00FA482A">
                                <w:rPr>
                                  <w:rStyle w:val="Hyperlink"/>
                                  <w:rFonts w:ascii="Arial" w:hAnsi="Arial" w:cs="Arial"/>
                                  <w:shd w:val="clear" w:color="auto" w:fill="FFFFFF"/>
                                </w:rPr>
                                <w:t>D4I@unc.edu</w:t>
                              </w:r>
                            </w:hyperlink>
                            <w:r w:rsidRPr="00FA482A">
                              <w:rPr>
                                <w:rFonts w:ascii="Arial" w:hAnsi="Arial" w:cs="Arial"/>
                              </w:rPr>
                              <w:br/>
                            </w:r>
                            <w:hyperlink r:id="rId37" w:tgtFrame="_blank" w:history="1">
                              <w:r w:rsidRPr="00FA482A">
                                <w:rPr>
                                  <w:rStyle w:val="Hyperlink"/>
                                  <w:rFonts w:ascii="Arial" w:hAnsi="Arial" w:cs="Arial"/>
                                  <w:b/>
                                  <w:bCs/>
                                </w:rPr>
                                <w:t>http://www.data4impactproject.org</w:t>
                              </w:r>
                            </w:hyperlink>
                            <w:r w:rsidRPr="00FA482A">
                              <w:rPr>
                                <w:rFonts w:ascii="Arial" w:hAnsi="Arial" w:cs="Arial"/>
                                <w:shd w:val="clear" w:color="auto" w:fill="FFFFFF"/>
                              </w:rPr>
                              <w:t> </w:t>
                            </w:r>
                          </w:p>
                          <w:p w14:paraId="04DA6023" w14:textId="77777777" w:rsidR="00821386" w:rsidRPr="00F2746A" w:rsidRDefault="00821386" w:rsidP="00F2746A">
                            <w:pPr>
                              <w:pStyle w:val="Heading1"/>
                              <w:spacing w:after="100" w:afterAutospacing="1" w:line="260" w:lineRule="exact"/>
                              <w:ind w:left="5"/>
                              <w:rPr>
                                <w:noProof/>
                                <w:color w:val="939597"/>
                                <w:sz w:val="20"/>
                                <w:szCs w:val="20"/>
                              </w:rPr>
                            </w:pPr>
                          </w:p>
                          <w:p w14:paraId="48A6DB1B" w14:textId="77777777" w:rsidR="00821386" w:rsidRDefault="00821386"/>
                          <w:p w14:paraId="44308415" w14:textId="77777777" w:rsidR="00821386" w:rsidRPr="00FA482A" w:rsidRDefault="00821386" w:rsidP="00E72413">
                            <w:pPr>
                              <w:rPr>
                                <w:rFonts w:ascii="Arial" w:hAnsi="Arial" w:cs="Arial"/>
                                <w:noProof/>
                                <w:color w:val="939597"/>
                                <w:szCs w:val="20"/>
                              </w:rPr>
                            </w:pPr>
                            <w:r w:rsidRPr="00FA482A">
                              <w:rPr>
                                <w:rFonts w:ascii="Arial" w:hAnsi="Arial" w:cs="Arial"/>
                                <w:b/>
                                <w:szCs w:val="20"/>
                              </w:rPr>
                              <w:t>Data for Impact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t xml:space="preserve"> 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  <w:t>University of North Carolina at Chapel Hill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  <w:t>123 West Franklin Street, Suite 330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  <w:t>Chapel Hill, NC 27516 USA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</w:r>
                            <w:r w:rsidRPr="00FA482A">
                              <w:rPr>
                                <w:rFonts w:ascii="Arial" w:hAnsi="Arial" w:cs="Arial"/>
                                <w:shd w:val="clear" w:color="auto" w:fill="FFFFFF"/>
                              </w:rPr>
                              <w:t>Phone: 919-445-9350 | Fax: 919-445-9353</w:t>
                            </w:r>
                            <w:r w:rsidRPr="00FA482A">
                              <w:rPr>
                                <w:rFonts w:ascii="Arial" w:hAnsi="Arial" w:cs="Arial"/>
                              </w:rPr>
                              <w:br/>
                            </w:r>
                            <w:hyperlink r:id="rId38" w:history="1">
                              <w:r w:rsidRPr="00FA482A">
                                <w:rPr>
                                  <w:rStyle w:val="Hyperlink"/>
                                  <w:rFonts w:ascii="Arial" w:hAnsi="Arial" w:cs="Arial"/>
                                  <w:shd w:val="clear" w:color="auto" w:fill="FFFFFF"/>
                                </w:rPr>
                                <w:t>D4I@unc.edu</w:t>
                              </w:r>
                            </w:hyperlink>
                            <w:r w:rsidRPr="00FA482A">
                              <w:rPr>
                                <w:rFonts w:ascii="Arial" w:hAnsi="Arial" w:cs="Arial"/>
                              </w:rPr>
                              <w:br/>
                            </w:r>
                            <w:hyperlink r:id="rId39" w:tgtFrame="_blank" w:history="1">
                              <w:r w:rsidRPr="00FA482A">
                                <w:rPr>
                                  <w:rStyle w:val="Hyperlink"/>
                                  <w:rFonts w:ascii="Arial" w:hAnsi="Arial" w:cs="Arial"/>
                                  <w:b/>
                                  <w:bCs/>
                                </w:rPr>
                                <w:t>http://www.data4impactproject.org</w:t>
                              </w:r>
                            </w:hyperlink>
                            <w:r w:rsidRPr="00FA482A">
                              <w:rPr>
                                <w:rFonts w:ascii="Arial" w:hAnsi="Arial" w:cs="Arial"/>
                                <w:shd w:val="clear" w:color="auto" w:fill="FFFFFF"/>
                              </w:rPr>
                              <w:t> </w:t>
                            </w:r>
                          </w:p>
                          <w:p w14:paraId="1447FB57" w14:textId="77777777" w:rsidR="00821386" w:rsidRPr="00F2746A" w:rsidRDefault="00821386" w:rsidP="00F2746A">
                            <w:pPr>
                              <w:pStyle w:val="Heading1"/>
                              <w:spacing w:after="100" w:afterAutospacing="1" w:line="260" w:lineRule="exact"/>
                              <w:ind w:left="5"/>
                              <w:rPr>
                                <w:noProof/>
                                <w:color w:val="939597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4ADD5E" id="Text Box 8" o:spid="_x0000_s1033" type="#_x0000_t202" style="position:absolute;left:0;text-align:left;margin-left:98.95pt;margin-top:385.5pt;width:236.05pt;height:120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" filled="f" stroked="f" strokeweight=".5pt">
                <v:textbox>
                  <w:txbxContent>
                    <w:p w14:paraId="7C63DC26" w14:textId="77777777" w:rsidR="00821386" w:rsidRPr="00FA482A" w:rsidRDefault="00821386" w:rsidP="00E72413">
                      <w:pPr>
                        <w:rPr>
                          <w:rFonts w:ascii="Arial" w:hAnsi="Arial" w:cs="Arial"/>
                          <w:noProof/>
                          <w:color w:val="939597"/>
                          <w:szCs w:val="20"/>
                        </w:rPr>
                      </w:pPr>
                      <w:r w:rsidRPr="00FA482A">
                        <w:rPr>
                          <w:rFonts w:ascii="Arial" w:hAnsi="Arial" w:cs="Arial"/>
                          <w:b/>
                          <w:szCs w:val="20"/>
                        </w:rPr>
                        <w:t>Data for Impact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t xml:space="preserve"> 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  <w:t>University of North Carolina at Chapel Hill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  <w:t>123 West Franklin Street, Suite 330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  <w:t>Chapel Hill, NC 27516 USA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</w:r>
                      <w:r w:rsidRPr="00FA482A">
                        <w:rPr>
                          <w:rFonts w:ascii="Arial" w:hAnsi="Arial" w:cs="Arial"/>
                          <w:shd w:val="clear" w:color="auto" w:fill="FFFFFF"/>
                        </w:rPr>
                        <w:t>Phone: 919-445-9350 | Fax: 919-445-9353</w:t>
                      </w:r>
                      <w:r w:rsidRPr="00FA482A">
                        <w:rPr>
                          <w:rFonts w:ascii="Arial" w:hAnsi="Arial" w:cs="Arial"/>
                        </w:rPr>
                        <w:br/>
                      </w:r>
                      <w:hyperlink r:id="rId40" w:history="1">
                        <w:r w:rsidRPr="006179C2">
                          <w:rPr>
                            <w:rStyle w:val="Hyperlink"/>
                            <w:rFonts w:ascii="Arial" w:hAnsi="Arial" w:cs="Arial"/>
                            <w:color w:val="808080" w:themeColor="background1" w:themeShade="80"/>
                            <w:shd w:val="clear" w:color="auto" w:fill="FFFFFF"/>
                          </w:rPr>
                          <w:t>D4I@unc.edu</w:t>
                        </w:r>
                      </w:hyperlink>
                      <w:r w:rsidRPr="00FA482A">
                        <w:rPr>
                          <w:rFonts w:ascii="Arial" w:hAnsi="Arial" w:cs="Arial"/>
                        </w:rPr>
                        <w:br/>
                      </w:r>
                      <w:hyperlink r:id="rId41" w:tgtFrame="_blank" w:history="1">
                        <w:r w:rsidRPr="006179C2">
                          <w:rPr>
                            <w:rStyle w:val="Hyperlink"/>
                            <w:rFonts w:ascii="Arial" w:hAnsi="Arial" w:cs="Arial"/>
                            <w:b/>
                            <w:bCs/>
                            <w:color w:val="808080" w:themeColor="background1" w:themeShade="80"/>
                          </w:rPr>
                          <w:t>http://www.data4impactproject.org</w:t>
                        </w:r>
                      </w:hyperlink>
                      <w:r w:rsidRPr="00FA482A">
                        <w:rPr>
                          <w:rFonts w:ascii="Arial" w:hAnsi="Arial" w:cs="Arial"/>
                          <w:shd w:val="clear" w:color="auto" w:fill="FFFFFF"/>
                        </w:rPr>
                        <w:t> </w:t>
                      </w:r>
                    </w:p>
                    <w:p w14:paraId="1E01A31B" w14:textId="77777777" w:rsidR="00821386" w:rsidRPr="00F2746A" w:rsidRDefault="00821386" w:rsidP="00F2746A">
                      <w:pPr>
                        <w:pStyle w:val="Heading1"/>
                        <w:spacing w:after="100" w:afterAutospacing="1" w:line="260" w:lineRule="exact"/>
                        <w:ind w:left="5"/>
                        <w:rPr>
                          <w:noProof/>
                          <w:color w:val="939597"/>
                          <w:sz w:val="20"/>
                          <w:szCs w:val="20"/>
                        </w:rPr>
                      </w:pPr>
                    </w:p>
                    <w:p w14:paraId="3FDAFBAE" w14:textId="77777777" w:rsidR="00821386" w:rsidRDefault="00821386"/>
                    <w:p w14:paraId="4EF616E1" w14:textId="77777777" w:rsidR="00821386" w:rsidRPr="00FA482A" w:rsidRDefault="00821386" w:rsidP="00E72413">
                      <w:pPr>
                        <w:rPr>
                          <w:rFonts w:ascii="Arial" w:hAnsi="Arial" w:cs="Arial"/>
                          <w:noProof/>
                          <w:color w:val="939597"/>
                          <w:szCs w:val="20"/>
                        </w:rPr>
                      </w:pPr>
                      <w:r w:rsidRPr="00FA482A">
                        <w:rPr>
                          <w:rFonts w:ascii="Arial" w:hAnsi="Arial" w:cs="Arial"/>
                          <w:b/>
                          <w:szCs w:val="20"/>
                        </w:rPr>
                        <w:t>Data for Impact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t xml:space="preserve"> 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  <w:t>University of North Carolina at Chapel Hill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  <w:t>123 West Franklin Street, Suite 330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  <w:t>Chapel Hill, NC 27516 USA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</w:r>
                      <w:r w:rsidRPr="00FA482A">
                        <w:rPr>
                          <w:rFonts w:ascii="Arial" w:hAnsi="Arial" w:cs="Arial"/>
                          <w:shd w:val="clear" w:color="auto" w:fill="FFFFFF"/>
                        </w:rPr>
                        <w:t>Phone: 919-445-9350 | Fax: 919-445-9353</w:t>
                      </w:r>
                      <w:r w:rsidRPr="00FA482A">
                        <w:rPr>
                          <w:rFonts w:ascii="Arial" w:hAnsi="Arial" w:cs="Arial"/>
                        </w:rPr>
                        <w:br/>
                      </w:r>
                      <w:hyperlink r:id="rId42" w:history="1">
                        <w:r w:rsidRPr="00FA482A">
                          <w:rPr>
                            <w:rStyle w:val="Hyperlink"/>
                            <w:rFonts w:ascii="Arial" w:hAnsi="Arial" w:cs="Arial"/>
                            <w:shd w:val="clear" w:color="auto" w:fill="FFFFFF"/>
                          </w:rPr>
                          <w:t>D4I@unc.edu</w:t>
                        </w:r>
                      </w:hyperlink>
                      <w:r w:rsidRPr="00FA482A">
                        <w:rPr>
                          <w:rFonts w:ascii="Arial" w:hAnsi="Arial" w:cs="Arial"/>
                        </w:rPr>
                        <w:br/>
                      </w:r>
                      <w:hyperlink r:id="rId43" w:tgtFrame="_blank" w:history="1">
                        <w:r w:rsidRPr="00FA482A">
                          <w:rPr>
                            <w:rStyle w:val="Hyperlink"/>
                            <w:rFonts w:ascii="Arial" w:hAnsi="Arial" w:cs="Arial"/>
                            <w:b/>
                            <w:bCs/>
                          </w:rPr>
                          <w:t>http://www.data4impactproject.org</w:t>
                        </w:r>
                      </w:hyperlink>
                      <w:r w:rsidRPr="00FA482A">
                        <w:rPr>
                          <w:rFonts w:ascii="Arial" w:hAnsi="Arial" w:cs="Arial"/>
                          <w:shd w:val="clear" w:color="auto" w:fill="FFFFFF"/>
                        </w:rPr>
                        <w:t> </w:t>
                      </w:r>
                    </w:p>
                    <w:p w14:paraId="51D89951" w14:textId="77777777" w:rsidR="00821386" w:rsidRPr="00F2746A" w:rsidRDefault="00821386" w:rsidP="00F2746A">
                      <w:pPr>
                        <w:pStyle w:val="Heading1"/>
                        <w:spacing w:after="100" w:afterAutospacing="1" w:line="260" w:lineRule="exact"/>
                        <w:ind w:left="5"/>
                        <w:rPr>
                          <w:noProof/>
                          <w:color w:val="939597"/>
                          <w:sz w:val="20"/>
                          <w:szCs w:val="20"/>
                        </w:rPr>
                      </w:pPr>
                    </w:p>
                    <w:p w14:paraId="7D7EA19F" w14:textId="77777777" w:rsidR="00821386" w:rsidRDefault="00821386"/>
                    <w:p w14:paraId="7E0B51DC" w14:textId="77777777" w:rsidR="00821386" w:rsidRPr="00FA482A" w:rsidRDefault="00821386" w:rsidP="00E72413">
                      <w:pPr>
                        <w:rPr>
                          <w:rFonts w:ascii="Arial" w:hAnsi="Arial" w:cs="Arial"/>
                          <w:noProof/>
                          <w:color w:val="939597"/>
                          <w:szCs w:val="20"/>
                        </w:rPr>
                      </w:pPr>
                      <w:r w:rsidRPr="00FA482A">
                        <w:rPr>
                          <w:rFonts w:ascii="Arial" w:hAnsi="Arial" w:cs="Arial"/>
                          <w:b/>
                          <w:szCs w:val="20"/>
                        </w:rPr>
                        <w:t>Data for Impact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t xml:space="preserve"> 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  <w:t>University of North Carolina at Chapel Hill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  <w:t>123 West Franklin Street, Suite 330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  <w:t>Chapel Hill, NC 27516 USA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</w:r>
                      <w:r w:rsidRPr="00FA482A">
                        <w:rPr>
                          <w:rFonts w:ascii="Arial" w:hAnsi="Arial" w:cs="Arial"/>
                          <w:shd w:val="clear" w:color="auto" w:fill="FFFFFF"/>
                        </w:rPr>
                        <w:t>Phone: 919-445-9350 | Fax: 919-445-9353</w:t>
                      </w:r>
                      <w:r w:rsidRPr="00FA482A">
                        <w:rPr>
                          <w:rFonts w:ascii="Arial" w:hAnsi="Arial" w:cs="Arial"/>
                        </w:rPr>
                        <w:br/>
                      </w:r>
                      <w:hyperlink r:id="rId44" w:history="1">
                        <w:r w:rsidRPr="00FA482A">
                          <w:rPr>
                            <w:rStyle w:val="Hyperlink"/>
                            <w:rFonts w:ascii="Arial" w:hAnsi="Arial" w:cs="Arial"/>
                            <w:shd w:val="clear" w:color="auto" w:fill="FFFFFF"/>
                          </w:rPr>
                          <w:t>D4I@unc.edu</w:t>
                        </w:r>
                      </w:hyperlink>
                      <w:r w:rsidRPr="00FA482A">
                        <w:rPr>
                          <w:rFonts w:ascii="Arial" w:hAnsi="Arial" w:cs="Arial"/>
                        </w:rPr>
                        <w:br/>
                      </w:r>
                      <w:hyperlink r:id="rId45" w:tgtFrame="_blank" w:history="1">
                        <w:r w:rsidRPr="00FA482A">
                          <w:rPr>
                            <w:rStyle w:val="Hyperlink"/>
                            <w:rFonts w:ascii="Arial" w:hAnsi="Arial" w:cs="Arial"/>
                            <w:b/>
                            <w:bCs/>
                          </w:rPr>
                          <w:t>http://www.data4impactproject.org</w:t>
                        </w:r>
                      </w:hyperlink>
                      <w:r w:rsidRPr="00FA482A">
                        <w:rPr>
                          <w:rFonts w:ascii="Arial" w:hAnsi="Arial" w:cs="Arial"/>
                          <w:shd w:val="clear" w:color="auto" w:fill="FFFFFF"/>
                        </w:rPr>
                        <w:t> </w:t>
                      </w:r>
                    </w:p>
                    <w:p w14:paraId="135063EE" w14:textId="77777777" w:rsidR="00821386" w:rsidRPr="00F2746A" w:rsidRDefault="00821386" w:rsidP="00F2746A">
                      <w:pPr>
                        <w:pStyle w:val="Heading1"/>
                        <w:spacing w:after="100" w:afterAutospacing="1" w:line="260" w:lineRule="exact"/>
                        <w:ind w:left="5"/>
                        <w:rPr>
                          <w:noProof/>
                          <w:color w:val="939597"/>
                          <w:sz w:val="20"/>
                          <w:szCs w:val="20"/>
                        </w:rPr>
                      </w:pPr>
                    </w:p>
                    <w:p w14:paraId="0E165072" w14:textId="77777777" w:rsidR="00821386" w:rsidRDefault="00821386"/>
                    <w:p w14:paraId="0918D49F" w14:textId="77777777" w:rsidR="00821386" w:rsidRPr="00FA482A" w:rsidRDefault="00821386" w:rsidP="00E72413">
                      <w:pPr>
                        <w:rPr>
                          <w:rFonts w:ascii="Arial" w:hAnsi="Arial" w:cs="Arial"/>
                          <w:noProof/>
                          <w:color w:val="939597"/>
                          <w:szCs w:val="20"/>
                        </w:rPr>
                      </w:pPr>
                      <w:r w:rsidRPr="00FA482A">
                        <w:rPr>
                          <w:rFonts w:ascii="Arial" w:hAnsi="Arial" w:cs="Arial"/>
                          <w:b/>
                          <w:szCs w:val="20"/>
                        </w:rPr>
                        <w:t>Data for Impact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t xml:space="preserve"> 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  <w:t>University of North Carolina at Chapel Hill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  <w:t>123 West Franklin Street, Suite 330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  <w:t>Chapel Hill, NC 27516 USA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</w:r>
                      <w:r w:rsidRPr="00FA482A">
                        <w:rPr>
                          <w:rFonts w:ascii="Arial" w:hAnsi="Arial" w:cs="Arial"/>
                          <w:shd w:val="clear" w:color="auto" w:fill="FFFFFF"/>
                        </w:rPr>
                        <w:t>Phone: 919-445-9350 | Fax: 919-445-9353</w:t>
                      </w:r>
                      <w:r w:rsidRPr="00FA482A">
                        <w:rPr>
                          <w:rFonts w:ascii="Arial" w:hAnsi="Arial" w:cs="Arial"/>
                        </w:rPr>
                        <w:br/>
                      </w:r>
                      <w:hyperlink r:id="rId46" w:history="1">
                        <w:r w:rsidRPr="00FA482A">
                          <w:rPr>
                            <w:rStyle w:val="Hyperlink"/>
                            <w:rFonts w:ascii="Arial" w:hAnsi="Arial" w:cs="Arial"/>
                            <w:shd w:val="clear" w:color="auto" w:fill="FFFFFF"/>
                          </w:rPr>
                          <w:t>D4I@unc.edu</w:t>
                        </w:r>
                      </w:hyperlink>
                      <w:r w:rsidRPr="00FA482A">
                        <w:rPr>
                          <w:rFonts w:ascii="Arial" w:hAnsi="Arial" w:cs="Arial"/>
                        </w:rPr>
                        <w:br/>
                      </w:r>
                      <w:hyperlink r:id="rId47" w:tgtFrame="_blank" w:history="1">
                        <w:r w:rsidRPr="00FA482A">
                          <w:rPr>
                            <w:rStyle w:val="Hyperlink"/>
                            <w:rFonts w:ascii="Arial" w:hAnsi="Arial" w:cs="Arial"/>
                            <w:b/>
                            <w:bCs/>
                          </w:rPr>
                          <w:t>http://www.data4impactproject.org</w:t>
                        </w:r>
                      </w:hyperlink>
                      <w:r w:rsidRPr="00FA482A">
                        <w:rPr>
                          <w:rFonts w:ascii="Arial" w:hAnsi="Arial" w:cs="Arial"/>
                          <w:shd w:val="clear" w:color="auto" w:fill="FFFFFF"/>
                        </w:rPr>
                        <w:t> </w:t>
                      </w:r>
                    </w:p>
                    <w:p w14:paraId="18A19BE0" w14:textId="77777777" w:rsidR="00821386" w:rsidRPr="00F2746A" w:rsidRDefault="00821386" w:rsidP="00F2746A">
                      <w:pPr>
                        <w:pStyle w:val="Heading1"/>
                        <w:spacing w:after="100" w:afterAutospacing="1" w:line="260" w:lineRule="exact"/>
                        <w:ind w:left="5"/>
                        <w:rPr>
                          <w:noProof/>
                          <w:color w:val="939597"/>
                          <w:sz w:val="20"/>
                          <w:szCs w:val="20"/>
                        </w:rPr>
                      </w:pPr>
                    </w:p>
                    <w:p w14:paraId="0AE59820" w14:textId="77777777" w:rsidR="00821386" w:rsidRDefault="00821386"/>
                    <w:p w14:paraId="6C5BCE9B" w14:textId="77777777" w:rsidR="00821386" w:rsidRPr="00FA482A" w:rsidRDefault="00821386" w:rsidP="00E72413">
                      <w:pPr>
                        <w:rPr>
                          <w:rFonts w:ascii="Arial" w:hAnsi="Arial" w:cs="Arial"/>
                          <w:noProof/>
                          <w:color w:val="939597"/>
                          <w:szCs w:val="20"/>
                        </w:rPr>
                      </w:pPr>
                      <w:r w:rsidRPr="00FA482A">
                        <w:rPr>
                          <w:rFonts w:ascii="Arial" w:hAnsi="Arial" w:cs="Arial"/>
                          <w:b/>
                          <w:szCs w:val="20"/>
                        </w:rPr>
                        <w:t>Data for Impact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t xml:space="preserve"> 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  <w:t>University of North Carolina at Chapel Hill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  <w:t>123 West Franklin Street, Suite 330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  <w:t>Chapel Hill, NC 27516 USA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</w:r>
                      <w:r w:rsidRPr="00FA482A">
                        <w:rPr>
                          <w:rFonts w:ascii="Arial" w:hAnsi="Arial" w:cs="Arial"/>
                          <w:shd w:val="clear" w:color="auto" w:fill="FFFFFF"/>
                        </w:rPr>
                        <w:t>Phone: 919-445-9350 | Fax: 919-445-9353</w:t>
                      </w:r>
                      <w:r w:rsidRPr="00FA482A">
                        <w:rPr>
                          <w:rFonts w:ascii="Arial" w:hAnsi="Arial" w:cs="Arial"/>
                        </w:rPr>
                        <w:br/>
                      </w:r>
                      <w:hyperlink r:id="rId48" w:history="1">
                        <w:r w:rsidRPr="00FA482A">
                          <w:rPr>
                            <w:rStyle w:val="Hyperlink"/>
                            <w:rFonts w:ascii="Arial" w:hAnsi="Arial" w:cs="Arial"/>
                            <w:shd w:val="clear" w:color="auto" w:fill="FFFFFF"/>
                          </w:rPr>
                          <w:t>D4I@unc.edu</w:t>
                        </w:r>
                      </w:hyperlink>
                      <w:r w:rsidRPr="00FA482A">
                        <w:rPr>
                          <w:rFonts w:ascii="Arial" w:hAnsi="Arial" w:cs="Arial"/>
                        </w:rPr>
                        <w:br/>
                      </w:r>
                      <w:hyperlink r:id="rId49" w:tgtFrame="_blank" w:history="1">
                        <w:r w:rsidRPr="00FA482A">
                          <w:rPr>
                            <w:rStyle w:val="Hyperlink"/>
                            <w:rFonts w:ascii="Arial" w:hAnsi="Arial" w:cs="Arial"/>
                            <w:b/>
                            <w:bCs/>
                          </w:rPr>
                          <w:t>http://www.data4impactproject.org</w:t>
                        </w:r>
                      </w:hyperlink>
                      <w:r w:rsidRPr="00FA482A">
                        <w:rPr>
                          <w:rFonts w:ascii="Arial" w:hAnsi="Arial" w:cs="Arial"/>
                          <w:shd w:val="clear" w:color="auto" w:fill="FFFFFF"/>
                        </w:rPr>
                        <w:t> </w:t>
                      </w:r>
                    </w:p>
                    <w:p w14:paraId="1911F9CF" w14:textId="77777777" w:rsidR="00821386" w:rsidRPr="00F2746A" w:rsidRDefault="00821386" w:rsidP="00F2746A">
                      <w:pPr>
                        <w:pStyle w:val="Heading1"/>
                        <w:spacing w:after="100" w:afterAutospacing="1" w:line="260" w:lineRule="exact"/>
                        <w:ind w:left="5"/>
                        <w:rPr>
                          <w:noProof/>
                          <w:color w:val="939597"/>
                          <w:sz w:val="20"/>
                          <w:szCs w:val="20"/>
                        </w:rPr>
                      </w:pPr>
                    </w:p>
                    <w:p w14:paraId="61A94A72" w14:textId="77777777" w:rsidR="00821386" w:rsidRDefault="00821386"/>
                    <w:p w14:paraId="3699E5DC" w14:textId="77777777" w:rsidR="00821386" w:rsidRPr="00FA482A" w:rsidRDefault="00821386" w:rsidP="00E72413">
                      <w:pPr>
                        <w:rPr>
                          <w:rFonts w:ascii="Arial" w:hAnsi="Arial" w:cs="Arial"/>
                          <w:noProof/>
                          <w:color w:val="939597"/>
                          <w:szCs w:val="20"/>
                        </w:rPr>
                      </w:pPr>
                      <w:r w:rsidRPr="00FA482A">
                        <w:rPr>
                          <w:rFonts w:ascii="Arial" w:hAnsi="Arial" w:cs="Arial"/>
                          <w:b/>
                          <w:szCs w:val="20"/>
                        </w:rPr>
                        <w:t>Data for Impact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t xml:space="preserve"> 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  <w:t>University of North Carolina at Chapel Hill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  <w:t>123 West Franklin Street, Suite 330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  <w:t>Chapel Hill, NC 27516 USA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</w:r>
                      <w:r w:rsidRPr="00FA482A">
                        <w:rPr>
                          <w:rFonts w:ascii="Arial" w:hAnsi="Arial" w:cs="Arial"/>
                          <w:shd w:val="clear" w:color="auto" w:fill="FFFFFF"/>
                        </w:rPr>
                        <w:t>Phone: 919-445-9350 | Fax: 919-445-9353</w:t>
                      </w:r>
                      <w:r w:rsidRPr="00FA482A">
                        <w:rPr>
                          <w:rFonts w:ascii="Arial" w:hAnsi="Arial" w:cs="Arial"/>
                        </w:rPr>
                        <w:br/>
                      </w:r>
                      <w:hyperlink r:id="rId50" w:history="1">
                        <w:r w:rsidRPr="00FA482A">
                          <w:rPr>
                            <w:rStyle w:val="Hyperlink"/>
                            <w:rFonts w:ascii="Arial" w:hAnsi="Arial" w:cs="Arial"/>
                            <w:shd w:val="clear" w:color="auto" w:fill="FFFFFF"/>
                          </w:rPr>
                          <w:t>D4I@unc.edu</w:t>
                        </w:r>
                      </w:hyperlink>
                      <w:r w:rsidRPr="00FA482A">
                        <w:rPr>
                          <w:rFonts w:ascii="Arial" w:hAnsi="Arial" w:cs="Arial"/>
                        </w:rPr>
                        <w:br/>
                      </w:r>
                      <w:hyperlink r:id="rId51" w:tgtFrame="_blank" w:history="1">
                        <w:r w:rsidRPr="00FA482A">
                          <w:rPr>
                            <w:rStyle w:val="Hyperlink"/>
                            <w:rFonts w:ascii="Arial" w:hAnsi="Arial" w:cs="Arial"/>
                            <w:b/>
                            <w:bCs/>
                          </w:rPr>
                          <w:t>http://www.data4impactproject.org</w:t>
                        </w:r>
                      </w:hyperlink>
                      <w:r w:rsidRPr="00FA482A">
                        <w:rPr>
                          <w:rFonts w:ascii="Arial" w:hAnsi="Arial" w:cs="Arial"/>
                          <w:shd w:val="clear" w:color="auto" w:fill="FFFFFF"/>
                        </w:rPr>
                        <w:t> </w:t>
                      </w:r>
                    </w:p>
                    <w:p w14:paraId="4913F8B8" w14:textId="77777777" w:rsidR="00821386" w:rsidRPr="00F2746A" w:rsidRDefault="00821386" w:rsidP="00F2746A">
                      <w:pPr>
                        <w:pStyle w:val="Heading1"/>
                        <w:spacing w:after="100" w:afterAutospacing="1" w:line="260" w:lineRule="exact"/>
                        <w:ind w:left="5"/>
                        <w:rPr>
                          <w:noProof/>
                          <w:color w:val="939597"/>
                          <w:sz w:val="20"/>
                          <w:szCs w:val="20"/>
                        </w:rPr>
                      </w:pPr>
                    </w:p>
                    <w:p w14:paraId="1E3995D8" w14:textId="77777777" w:rsidR="00821386" w:rsidRDefault="00821386"/>
                    <w:p w14:paraId="58E5D99E" w14:textId="77777777" w:rsidR="00821386" w:rsidRPr="00FA482A" w:rsidRDefault="00821386" w:rsidP="00E72413">
                      <w:pPr>
                        <w:rPr>
                          <w:rFonts w:ascii="Arial" w:hAnsi="Arial" w:cs="Arial"/>
                          <w:noProof/>
                          <w:color w:val="939597"/>
                          <w:szCs w:val="20"/>
                        </w:rPr>
                      </w:pPr>
                      <w:r w:rsidRPr="00FA482A">
                        <w:rPr>
                          <w:rFonts w:ascii="Arial" w:hAnsi="Arial" w:cs="Arial"/>
                          <w:b/>
                          <w:szCs w:val="20"/>
                        </w:rPr>
                        <w:t>Data for Impact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t xml:space="preserve"> 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  <w:t>University of North Carolina at Chapel Hill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  <w:t>123 West Franklin Street, Suite 330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  <w:t>Chapel Hill, NC 27516 USA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</w:r>
                      <w:r w:rsidRPr="00FA482A">
                        <w:rPr>
                          <w:rFonts w:ascii="Arial" w:hAnsi="Arial" w:cs="Arial"/>
                          <w:shd w:val="clear" w:color="auto" w:fill="FFFFFF"/>
                        </w:rPr>
                        <w:t>Phone: 919-445-9350 | Fax: 919-445-9353</w:t>
                      </w:r>
                      <w:r w:rsidRPr="00FA482A">
                        <w:rPr>
                          <w:rFonts w:ascii="Arial" w:hAnsi="Arial" w:cs="Arial"/>
                        </w:rPr>
                        <w:br/>
                      </w:r>
                      <w:hyperlink r:id="rId52" w:history="1">
                        <w:r w:rsidRPr="00FA482A">
                          <w:rPr>
                            <w:rStyle w:val="Hyperlink"/>
                            <w:rFonts w:ascii="Arial" w:hAnsi="Arial" w:cs="Arial"/>
                            <w:shd w:val="clear" w:color="auto" w:fill="FFFFFF"/>
                          </w:rPr>
                          <w:t>D4I@unc.edu</w:t>
                        </w:r>
                      </w:hyperlink>
                      <w:r w:rsidRPr="00FA482A">
                        <w:rPr>
                          <w:rFonts w:ascii="Arial" w:hAnsi="Arial" w:cs="Arial"/>
                        </w:rPr>
                        <w:br/>
                      </w:r>
                      <w:hyperlink r:id="rId53" w:tgtFrame="_blank" w:history="1">
                        <w:r w:rsidRPr="00FA482A">
                          <w:rPr>
                            <w:rStyle w:val="Hyperlink"/>
                            <w:rFonts w:ascii="Arial" w:hAnsi="Arial" w:cs="Arial"/>
                            <w:b/>
                            <w:bCs/>
                          </w:rPr>
                          <w:t>http://www.data4impactproject.org</w:t>
                        </w:r>
                      </w:hyperlink>
                      <w:r w:rsidRPr="00FA482A">
                        <w:rPr>
                          <w:rFonts w:ascii="Arial" w:hAnsi="Arial" w:cs="Arial"/>
                          <w:shd w:val="clear" w:color="auto" w:fill="FFFFFF"/>
                        </w:rPr>
                        <w:t> </w:t>
                      </w:r>
                    </w:p>
                    <w:p w14:paraId="04DA6023" w14:textId="77777777" w:rsidR="00821386" w:rsidRPr="00F2746A" w:rsidRDefault="00821386" w:rsidP="00F2746A">
                      <w:pPr>
                        <w:pStyle w:val="Heading1"/>
                        <w:spacing w:after="100" w:afterAutospacing="1" w:line="260" w:lineRule="exact"/>
                        <w:ind w:left="5"/>
                        <w:rPr>
                          <w:noProof/>
                          <w:color w:val="939597"/>
                          <w:sz w:val="20"/>
                          <w:szCs w:val="20"/>
                        </w:rPr>
                      </w:pPr>
                    </w:p>
                    <w:p w14:paraId="48A6DB1B" w14:textId="77777777" w:rsidR="00821386" w:rsidRDefault="00821386"/>
                    <w:p w14:paraId="44308415" w14:textId="77777777" w:rsidR="00821386" w:rsidRPr="00FA482A" w:rsidRDefault="00821386" w:rsidP="00E72413">
                      <w:pPr>
                        <w:rPr>
                          <w:rFonts w:ascii="Arial" w:hAnsi="Arial" w:cs="Arial"/>
                          <w:noProof/>
                          <w:color w:val="939597"/>
                          <w:szCs w:val="20"/>
                        </w:rPr>
                      </w:pPr>
                      <w:r w:rsidRPr="00FA482A">
                        <w:rPr>
                          <w:rFonts w:ascii="Arial" w:hAnsi="Arial" w:cs="Arial"/>
                          <w:b/>
                          <w:szCs w:val="20"/>
                        </w:rPr>
                        <w:t>Data for Impact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t xml:space="preserve"> 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  <w:t>University of North Carolina at Chapel Hill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  <w:t>123 West Franklin Street, Suite 330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  <w:t>Chapel Hill, NC 27516 USA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</w:r>
                      <w:r w:rsidRPr="00FA482A">
                        <w:rPr>
                          <w:rFonts w:ascii="Arial" w:hAnsi="Arial" w:cs="Arial"/>
                          <w:shd w:val="clear" w:color="auto" w:fill="FFFFFF"/>
                        </w:rPr>
                        <w:t>Phone: 919-445-9350 | Fax: 919-445-9353</w:t>
                      </w:r>
                      <w:r w:rsidRPr="00FA482A">
                        <w:rPr>
                          <w:rFonts w:ascii="Arial" w:hAnsi="Arial" w:cs="Arial"/>
                        </w:rPr>
                        <w:br/>
                      </w:r>
                      <w:hyperlink r:id="rId54" w:history="1">
                        <w:r w:rsidRPr="00FA482A">
                          <w:rPr>
                            <w:rStyle w:val="Hyperlink"/>
                            <w:rFonts w:ascii="Arial" w:hAnsi="Arial" w:cs="Arial"/>
                            <w:shd w:val="clear" w:color="auto" w:fill="FFFFFF"/>
                          </w:rPr>
                          <w:t>D4I@unc.edu</w:t>
                        </w:r>
                      </w:hyperlink>
                      <w:r w:rsidRPr="00FA482A">
                        <w:rPr>
                          <w:rFonts w:ascii="Arial" w:hAnsi="Arial" w:cs="Arial"/>
                        </w:rPr>
                        <w:br/>
                      </w:r>
                      <w:hyperlink r:id="rId55" w:tgtFrame="_blank" w:history="1">
                        <w:r w:rsidRPr="00FA482A">
                          <w:rPr>
                            <w:rStyle w:val="Hyperlink"/>
                            <w:rFonts w:ascii="Arial" w:hAnsi="Arial" w:cs="Arial"/>
                            <w:b/>
                            <w:bCs/>
                          </w:rPr>
                          <w:t>http://www.data4impactproject.org</w:t>
                        </w:r>
                      </w:hyperlink>
                      <w:r w:rsidRPr="00FA482A">
                        <w:rPr>
                          <w:rFonts w:ascii="Arial" w:hAnsi="Arial" w:cs="Arial"/>
                          <w:shd w:val="clear" w:color="auto" w:fill="FFFFFF"/>
                        </w:rPr>
                        <w:t> </w:t>
                      </w:r>
                    </w:p>
                    <w:p w14:paraId="1447FB57" w14:textId="77777777" w:rsidR="00821386" w:rsidRPr="00F2746A" w:rsidRDefault="00821386" w:rsidP="00F2746A">
                      <w:pPr>
                        <w:pStyle w:val="Heading1"/>
                        <w:spacing w:after="100" w:afterAutospacing="1" w:line="260" w:lineRule="exact"/>
                        <w:ind w:left="5"/>
                        <w:rPr>
                          <w:noProof/>
                          <w:color w:val="939597"/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FA482A">
        <w:t xml:space="preserve"> </w:t>
      </w:r>
      <w:bookmarkStart w:id="2" w:name="_Hlk511748932"/>
      <w:bookmarkStart w:id="3" w:name="_Hlk511747681"/>
      <w:bookmarkStart w:id="4" w:name="_Toc511735982"/>
      <w:r w:rsidR="00FA482A">
        <w:br w:type="page"/>
      </w:r>
    </w:p>
    <w:bookmarkEnd w:id="2"/>
    <w:bookmarkEnd w:id="3"/>
    <w:bookmarkEnd w:id="4"/>
    <w:p w14:paraId="66FCFAE6" w14:textId="77777777" w:rsidR="00B93667" w:rsidRPr="00DB52B6" w:rsidRDefault="00B93667" w:rsidP="00007521">
      <w:pPr>
        <w:tabs>
          <w:tab w:val="left" w:pos="7175"/>
        </w:tabs>
        <w:ind w:left="0" w:firstLine="0"/>
        <w:sectPr w:rsidR="00B93667" w:rsidRPr="00DB52B6" w:rsidSect="000D125D">
          <w:footerReference w:type="even" r:id="rId56"/>
          <w:footerReference w:type="default" r:id="rId57"/>
          <w:pgSz w:w="12240" w:h="15840" w:code="1"/>
          <w:pgMar w:top="1440" w:right="1627" w:bottom="1440" w:left="1440" w:header="720" w:footer="737" w:gutter="0"/>
          <w:cols w:space="720"/>
          <w:docGrid w:linePitch="326"/>
        </w:sectPr>
      </w:pPr>
    </w:p>
    <w:p w14:paraId="25463CFC" w14:textId="6B5CCC4A" w:rsidR="00B15D1C" w:rsidRDefault="00C36907" w:rsidP="00B15D1C">
      <w:pPr>
        <w:pStyle w:val="Heading1"/>
        <w:ind w:left="0" w:firstLine="0"/>
        <w:rPr>
          <w:rFonts w:asciiTheme="minorHAnsi" w:eastAsiaTheme="minorEastAsia" w:hAnsiTheme="minorHAnsi" w:cstheme="minorBidi"/>
          <w:noProof/>
          <w:color w:val="auto"/>
          <w:sz w:val="22"/>
        </w:rPr>
      </w:pPr>
      <w:bookmarkStart w:id="5" w:name="_Toc64357148"/>
      <w:bookmarkStart w:id="6" w:name="_Toc511735983"/>
      <w:bookmarkStart w:id="7" w:name="_Toc37345139"/>
      <w:r w:rsidRPr="0024387B">
        <w:lastRenderedPageBreak/>
        <w:t>C</w:t>
      </w:r>
      <w:r w:rsidR="000D125D" w:rsidRPr="0024387B">
        <w:t>ontents</w:t>
      </w:r>
      <w:bookmarkEnd w:id="5"/>
      <w:r w:rsidR="00DC5A0A" w:rsidRPr="0024387B">
        <w:t xml:space="preserve"> </w:t>
      </w:r>
      <w:bookmarkStart w:id="8" w:name="_Toc37345140"/>
      <w:bookmarkEnd w:id="6"/>
      <w:bookmarkEnd w:id="7"/>
      <w:r w:rsidR="008D504B" w:rsidRPr="008D504B">
        <w:rPr>
          <w:rFonts w:eastAsia="Garamond" w:cs="Garamond"/>
          <w:noProof/>
          <w:spacing w:val="-1"/>
          <w:szCs w:val="20"/>
        </w:rPr>
        <w:fldChar w:fldCharType="begin"/>
      </w:r>
      <w:r w:rsidR="008D504B" w:rsidRPr="008D504B">
        <w:rPr>
          <w:szCs w:val="20"/>
        </w:rPr>
        <w:instrText xml:space="preserve"> TOC \o "3-3" \h \z \t "Heading 1,1,Heading 2,2" </w:instrText>
      </w:r>
      <w:r w:rsidR="008D504B" w:rsidRPr="008D504B">
        <w:rPr>
          <w:rFonts w:eastAsia="Garamond" w:cs="Garamond"/>
          <w:noProof/>
          <w:spacing w:val="-1"/>
          <w:szCs w:val="20"/>
        </w:rPr>
        <w:fldChar w:fldCharType="separate"/>
      </w:r>
    </w:p>
    <w:p w14:paraId="129E5289" w14:textId="1B424A16" w:rsidR="00B15D1C" w:rsidRDefault="006179C2">
      <w:pPr>
        <w:pStyle w:val="TOC1"/>
        <w:tabs>
          <w:tab w:val="right" w:leader="dot" w:pos="9539"/>
        </w:tabs>
        <w:rPr>
          <w:rFonts w:asciiTheme="minorHAnsi" w:eastAsiaTheme="minorEastAsia" w:hAnsiTheme="minorHAnsi" w:cstheme="minorBidi"/>
          <w:noProof/>
          <w:color w:val="auto"/>
          <w:spacing w:val="0"/>
          <w:sz w:val="22"/>
        </w:rPr>
      </w:pPr>
      <w:hyperlink w:anchor="_Toc64357149" w:history="1">
        <w:r w:rsidR="00B15D1C" w:rsidRPr="00F70CC1">
          <w:rPr>
            <w:rStyle w:val="Hyperlink"/>
            <w:noProof/>
          </w:rPr>
          <w:t>Abbreviations</w:t>
        </w:r>
        <w:r w:rsidR="00B15D1C">
          <w:rPr>
            <w:noProof/>
            <w:webHidden/>
          </w:rPr>
          <w:tab/>
        </w:r>
        <w:r w:rsidR="00B15D1C">
          <w:rPr>
            <w:noProof/>
            <w:webHidden/>
          </w:rPr>
          <w:fldChar w:fldCharType="begin"/>
        </w:r>
        <w:r w:rsidR="00B15D1C">
          <w:rPr>
            <w:noProof/>
            <w:webHidden/>
          </w:rPr>
          <w:instrText xml:space="preserve"> PAGEREF _Toc64357149 \h </w:instrText>
        </w:r>
        <w:r w:rsidR="00B15D1C">
          <w:rPr>
            <w:noProof/>
            <w:webHidden/>
          </w:rPr>
        </w:r>
        <w:r w:rsidR="00B15D1C">
          <w:rPr>
            <w:noProof/>
            <w:webHidden/>
          </w:rPr>
          <w:fldChar w:fldCharType="separate"/>
        </w:r>
        <w:r w:rsidR="00D63D48">
          <w:rPr>
            <w:noProof/>
            <w:webHidden/>
          </w:rPr>
          <w:t>6</w:t>
        </w:r>
        <w:r w:rsidR="00B15D1C">
          <w:rPr>
            <w:noProof/>
            <w:webHidden/>
          </w:rPr>
          <w:fldChar w:fldCharType="end"/>
        </w:r>
      </w:hyperlink>
    </w:p>
    <w:p w14:paraId="5ED11414" w14:textId="12AB50D4" w:rsidR="00B15D1C" w:rsidRDefault="006179C2">
      <w:pPr>
        <w:pStyle w:val="TOC1"/>
        <w:tabs>
          <w:tab w:val="right" w:leader="dot" w:pos="9539"/>
        </w:tabs>
        <w:rPr>
          <w:rFonts w:asciiTheme="minorHAnsi" w:eastAsiaTheme="minorEastAsia" w:hAnsiTheme="minorHAnsi" w:cstheme="minorBidi"/>
          <w:noProof/>
          <w:color w:val="auto"/>
          <w:spacing w:val="0"/>
          <w:sz w:val="22"/>
        </w:rPr>
      </w:pPr>
      <w:hyperlink w:anchor="_Toc64357150" w:history="1">
        <w:r w:rsidR="00B15D1C" w:rsidRPr="00F70CC1">
          <w:rPr>
            <w:rStyle w:val="Hyperlink"/>
            <w:noProof/>
          </w:rPr>
          <w:t>Illustrative Workshop Agenda</w:t>
        </w:r>
        <w:r w:rsidR="00B15D1C">
          <w:rPr>
            <w:noProof/>
            <w:webHidden/>
          </w:rPr>
          <w:tab/>
        </w:r>
        <w:r w:rsidR="00B15D1C">
          <w:rPr>
            <w:noProof/>
            <w:webHidden/>
          </w:rPr>
          <w:fldChar w:fldCharType="begin"/>
        </w:r>
        <w:r w:rsidR="00B15D1C">
          <w:rPr>
            <w:noProof/>
            <w:webHidden/>
          </w:rPr>
          <w:instrText xml:space="preserve"> PAGEREF _Toc64357150 \h </w:instrText>
        </w:r>
        <w:r w:rsidR="00B15D1C">
          <w:rPr>
            <w:noProof/>
            <w:webHidden/>
          </w:rPr>
        </w:r>
        <w:r w:rsidR="00B15D1C">
          <w:rPr>
            <w:noProof/>
            <w:webHidden/>
          </w:rPr>
          <w:fldChar w:fldCharType="separate"/>
        </w:r>
        <w:r w:rsidR="00D63D48">
          <w:rPr>
            <w:noProof/>
            <w:webHidden/>
          </w:rPr>
          <w:t>7</w:t>
        </w:r>
        <w:r w:rsidR="00B15D1C">
          <w:rPr>
            <w:noProof/>
            <w:webHidden/>
          </w:rPr>
          <w:fldChar w:fldCharType="end"/>
        </w:r>
      </w:hyperlink>
    </w:p>
    <w:p w14:paraId="15FC39F4" w14:textId="659247FD" w:rsidR="00B15D1C" w:rsidRDefault="006179C2">
      <w:pPr>
        <w:pStyle w:val="TOC1"/>
        <w:tabs>
          <w:tab w:val="right" w:leader="dot" w:pos="9539"/>
        </w:tabs>
        <w:rPr>
          <w:rFonts w:asciiTheme="minorHAnsi" w:eastAsiaTheme="minorEastAsia" w:hAnsiTheme="minorHAnsi" w:cstheme="minorBidi"/>
          <w:noProof/>
          <w:color w:val="auto"/>
          <w:spacing w:val="0"/>
          <w:sz w:val="22"/>
        </w:rPr>
      </w:pPr>
      <w:hyperlink w:anchor="_Toc64357151" w:history="1">
        <w:r w:rsidR="00B15D1C" w:rsidRPr="00F70CC1">
          <w:rPr>
            <w:rStyle w:val="Hyperlink"/>
            <w:noProof/>
          </w:rPr>
          <w:t>Session 1: Introduction to Family Planning Data Quality</w:t>
        </w:r>
        <w:r w:rsidR="00B15D1C">
          <w:rPr>
            <w:noProof/>
            <w:webHidden/>
          </w:rPr>
          <w:tab/>
        </w:r>
        <w:r w:rsidR="00B15D1C">
          <w:rPr>
            <w:noProof/>
            <w:webHidden/>
          </w:rPr>
          <w:fldChar w:fldCharType="begin"/>
        </w:r>
        <w:r w:rsidR="00B15D1C">
          <w:rPr>
            <w:noProof/>
            <w:webHidden/>
          </w:rPr>
          <w:instrText xml:space="preserve"> PAGEREF _Toc64357151 \h </w:instrText>
        </w:r>
        <w:r w:rsidR="00B15D1C">
          <w:rPr>
            <w:noProof/>
            <w:webHidden/>
          </w:rPr>
        </w:r>
        <w:r w:rsidR="00B15D1C">
          <w:rPr>
            <w:noProof/>
            <w:webHidden/>
          </w:rPr>
          <w:fldChar w:fldCharType="separate"/>
        </w:r>
        <w:r w:rsidR="00D63D48">
          <w:rPr>
            <w:noProof/>
            <w:webHidden/>
          </w:rPr>
          <w:t>8</w:t>
        </w:r>
        <w:r w:rsidR="00B15D1C">
          <w:rPr>
            <w:noProof/>
            <w:webHidden/>
          </w:rPr>
          <w:fldChar w:fldCharType="end"/>
        </w:r>
      </w:hyperlink>
    </w:p>
    <w:p w14:paraId="084814B2" w14:textId="3F29F265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152" w:history="1">
        <w:r w:rsidR="00B15D1C" w:rsidRPr="00B15D1C">
          <w:rPr>
            <w:rStyle w:val="Hyperlink"/>
            <w:noProof/>
          </w:rPr>
          <w:t>Goal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_Toc64357152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8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504E95FA" w14:textId="36A37FBB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153" w:history="1">
        <w:r w:rsidR="00B15D1C" w:rsidRPr="00B15D1C">
          <w:rPr>
            <w:rStyle w:val="Hyperlink"/>
            <w:noProof/>
          </w:rPr>
          <w:t>Learning Objectives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_Toc64357153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8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71DC8331" w14:textId="6311BC33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154" w:history="1">
        <w:r w:rsidR="00B15D1C" w:rsidRPr="00B15D1C">
          <w:rPr>
            <w:rStyle w:val="Hyperlink"/>
            <w:noProof/>
          </w:rPr>
          <w:t>Topics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_Toc64357154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8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33A1D3CE" w14:textId="23355016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155" w:history="1">
        <w:r w:rsidR="00B15D1C" w:rsidRPr="00B15D1C">
          <w:rPr>
            <w:rStyle w:val="Hyperlink"/>
            <w:noProof/>
          </w:rPr>
          <w:t>Time: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_Toc64357155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8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624759FB" w14:textId="0437F7CA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156" w:history="1">
        <w:r w:rsidR="00B15D1C" w:rsidRPr="00B15D1C">
          <w:rPr>
            <w:rStyle w:val="Hyperlink"/>
            <w:noProof/>
          </w:rPr>
          <w:t>Methods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_Toc64357156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8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6653CB59" w14:textId="46FF5869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157" w:history="1">
        <w:r w:rsidR="00B15D1C" w:rsidRPr="00B15D1C">
          <w:rPr>
            <w:rStyle w:val="Hyperlink"/>
            <w:noProof/>
          </w:rPr>
          <w:t>Materials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_Toc64357157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8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37ACF504" w14:textId="1C9714B0" w:rsidR="00B15D1C" w:rsidRDefault="006179C2">
      <w:pPr>
        <w:pStyle w:val="TOC1"/>
        <w:tabs>
          <w:tab w:val="right" w:leader="dot" w:pos="9539"/>
        </w:tabs>
        <w:rPr>
          <w:rFonts w:asciiTheme="minorHAnsi" w:eastAsiaTheme="minorEastAsia" w:hAnsiTheme="minorHAnsi" w:cstheme="minorBidi"/>
          <w:noProof/>
          <w:color w:val="auto"/>
          <w:spacing w:val="0"/>
          <w:sz w:val="22"/>
        </w:rPr>
      </w:pPr>
      <w:hyperlink w:anchor="_Toc64357158" w:history="1">
        <w:r w:rsidR="00B15D1C" w:rsidRPr="00F70CC1">
          <w:rPr>
            <w:rStyle w:val="Hyperlink"/>
            <w:noProof/>
          </w:rPr>
          <w:t>Session 2: Data Quality Conceptual Framework and Dimensions</w:t>
        </w:r>
        <w:r w:rsidR="00B15D1C">
          <w:rPr>
            <w:noProof/>
            <w:webHidden/>
          </w:rPr>
          <w:tab/>
        </w:r>
        <w:r w:rsidR="00B15D1C">
          <w:rPr>
            <w:noProof/>
            <w:webHidden/>
          </w:rPr>
          <w:fldChar w:fldCharType="begin"/>
        </w:r>
        <w:r w:rsidR="00B15D1C">
          <w:rPr>
            <w:noProof/>
            <w:webHidden/>
          </w:rPr>
          <w:instrText xml:space="preserve"> PAGEREF _Toc64357158 \h </w:instrText>
        </w:r>
        <w:r w:rsidR="00B15D1C">
          <w:rPr>
            <w:noProof/>
            <w:webHidden/>
          </w:rPr>
        </w:r>
        <w:r w:rsidR="00B15D1C">
          <w:rPr>
            <w:noProof/>
            <w:webHidden/>
          </w:rPr>
          <w:fldChar w:fldCharType="separate"/>
        </w:r>
        <w:r w:rsidR="00D63D48">
          <w:rPr>
            <w:noProof/>
            <w:webHidden/>
          </w:rPr>
          <w:t>9</w:t>
        </w:r>
        <w:r w:rsidR="00B15D1C">
          <w:rPr>
            <w:noProof/>
            <w:webHidden/>
          </w:rPr>
          <w:fldChar w:fldCharType="end"/>
        </w:r>
      </w:hyperlink>
    </w:p>
    <w:p w14:paraId="01407293" w14:textId="2F943763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159" w:history="1">
        <w:r w:rsidR="00B15D1C" w:rsidRPr="00F70CC1">
          <w:rPr>
            <w:rStyle w:val="Hyperlink"/>
            <w:noProof/>
          </w:rPr>
          <w:t>Goals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_Toc64357159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9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207815E5" w14:textId="5CBC25B8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160" w:history="1">
        <w:r w:rsidR="00B15D1C" w:rsidRPr="00F70CC1">
          <w:rPr>
            <w:rStyle w:val="Hyperlink"/>
            <w:noProof/>
          </w:rPr>
          <w:t>Learning Objectives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_Toc64357160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9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39ECB747" w14:textId="4DF07154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161" w:history="1">
        <w:r w:rsidR="00B15D1C" w:rsidRPr="00F70CC1">
          <w:rPr>
            <w:rStyle w:val="Hyperlink"/>
            <w:noProof/>
          </w:rPr>
          <w:t>Topics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_Toc64357161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9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493FEFE7" w14:textId="3E16DEC4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162" w:history="1">
        <w:r w:rsidR="00B15D1C" w:rsidRPr="00F70CC1">
          <w:rPr>
            <w:rStyle w:val="Hyperlink"/>
            <w:noProof/>
          </w:rPr>
          <w:t>Time: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_Toc64357162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9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34E34FA1" w14:textId="00D544C2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163" w:history="1">
        <w:r w:rsidR="00B15D1C" w:rsidRPr="00F70CC1">
          <w:rPr>
            <w:rStyle w:val="Hyperlink"/>
            <w:noProof/>
          </w:rPr>
          <w:t>Methods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_Toc64357163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9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0F729DBF" w14:textId="055EBF01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164" w:history="1">
        <w:r w:rsidR="00B15D1C" w:rsidRPr="00F70CC1">
          <w:rPr>
            <w:rStyle w:val="Hyperlink"/>
            <w:noProof/>
          </w:rPr>
          <w:t>Materials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_Toc64357164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9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3B1A5C16" w14:textId="02FD5FA3" w:rsidR="00B15D1C" w:rsidRDefault="006179C2">
      <w:pPr>
        <w:pStyle w:val="TOC1"/>
        <w:tabs>
          <w:tab w:val="right" w:leader="dot" w:pos="9539"/>
        </w:tabs>
        <w:rPr>
          <w:rFonts w:asciiTheme="minorHAnsi" w:eastAsiaTheme="minorEastAsia" w:hAnsiTheme="minorHAnsi" w:cstheme="minorBidi"/>
          <w:noProof/>
          <w:color w:val="auto"/>
          <w:spacing w:val="0"/>
          <w:sz w:val="22"/>
        </w:rPr>
      </w:pPr>
      <w:hyperlink w:anchor="_Toc64357165" w:history="1">
        <w:r w:rsidR="00B15D1C" w:rsidRPr="00F70CC1">
          <w:rPr>
            <w:rStyle w:val="Hyperlink"/>
            <w:noProof/>
          </w:rPr>
          <w:t>Session 3: FP Data Quality Problems</w:t>
        </w:r>
        <w:r w:rsidR="00B15D1C">
          <w:rPr>
            <w:noProof/>
            <w:webHidden/>
          </w:rPr>
          <w:tab/>
        </w:r>
        <w:r w:rsidR="00B15D1C">
          <w:rPr>
            <w:noProof/>
            <w:webHidden/>
          </w:rPr>
          <w:fldChar w:fldCharType="begin"/>
        </w:r>
        <w:r w:rsidR="00B15D1C">
          <w:rPr>
            <w:noProof/>
            <w:webHidden/>
          </w:rPr>
          <w:instrText xml:space="preserve"> PAGEREF _Toc64357165 \h </w:instrText>
        </w:r>
        <w:r w:rsidR="00B15D1C">
          <w:rPr>
            <w:noProof/>
            <w:webHidden/>
          </w:rPr>
        </w:r>
        <w:r w:rsidR="00B15D1C">
          <w:rPr>
            <w:noProof/>
            <w:webHidden/>
          </w:rPr>
          <w:fldChar w:fldCharType="separate"/>
        </w:r>
        <w:r w:rsidR="00D63D48">
          <w:rPr>
            <w:noProof/>
            <w:webHidden/>
          </w:rPr>
          <w:t>10</w:t>
        </w:r>
        <w:r w:rsidR="00B15D1C">
          <w:rPr>
            <w:noProof/>
            <w:webHidden/>
          </w:rPr>
          <w:fldChar w:fldCharType="end"/>
        </w:r>
      </w:hyperlink>
    </w:p>
    <w:p w14:paraId="7D4B9E91" w14:textId="45AE456F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166" w:history="1">
        <w:r w:rsidR="00B15D1C" w:rsidRPr="00F70CC1">
          <w:rPr>
            <w:rStyle w:val="Hyperlink"/>
            <w:noProof/>
          </w:rPr>
          <w:t>Goal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_Toc64357166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10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590F1410" w14:textId="2E389E77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167" w:history="1">
        <w:r w:rsidR="00B15D1C" w:rsidRPr="00F70CC1">
          <w:rPr>
            <w:rStyle w:val="Hyperlink"/>
            <w:noProof/>
          </w:rPr>
          <w:t>Learning Objectives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_Toc64357167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10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32819F87" w14:textId="7CBC2009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168" w:history="1">
        <w:r w:rsidR="00B15D1C" w:rsidRPr="00F70CC1">
          <w:rPr>
            <w:rStyle w:val="Hyperlink"/>
            <w:noProof/>
          </w:rPr>
          <w:t>Topics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_Toc64357168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10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31D1BF3B" w14:textId="421A3D23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169" w:history="1">
        <w:r w:rsidR="00B15D1C" w:rsidRPr="00F70CC1">
          <w:rPr>
            <w:rStyle w:val="Hyperlink"/>
            <w:noProof/>
          </w:rPr>
          <w:t>Time: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_Toc64357169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10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56A21552" w14:textId="69B98CD1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170" w:history="1">
        <w:r w:rsidR="00B15D1C" w:rsidRPr="00F70CC1">
          <w:rPr>
            <w:rStyle w:val="Hyperlink"/>
            <w:noProof/>
          </w:rPr>
          <w:t>Methods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_Toc64357170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10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2318D14B" w14:textId="7C7A522C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171" w:history="1">
        <w:r w:rsidR="00B15D1C" w:rsidRPr="00F70CC1">
          <w:rPr>
            <w:rStyle w:val="Hyperlink"/>
            <w:noProof/>
          </w:rPr>
          <w:t>Materials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_Toc64357171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11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0A21F04F" w14:textId="11F201A4" w:rsidR="00B15D1C" w:rsidRDefault="006179C2">
      <w:pPr>
        <w:pStyle w:val="TOC1"/>
        <w:tabs>
          <w:tab w:val="right" w:leader="dot" w:pos="9539"/>
        </w:tabs>
        <w:rPr>
          <w:rFonts w:asciiTheme="minorHAnsi" w:eastAsiaTheme="minorEastAsia" w:hAnsiTheme="minorHAnsi" w:cstheme="minorBidi"/>
          <w:noProof/>
          <w:color w:val="auto"/>
          <w:spacing w:val="0"/>
          <w:sz w:val="22"/>
        </w:rPr>
      </w:pPr>
      <w:hyperlink w:anchor="_Toc64357172" w:history="1">
        <w:r w:rsidR="00B15D1C" w:rsidRPr="00F70CC1">
          <w:rPr>
            <w:rStyle w:val="Hyperlink"/>
            <w:noProof/>
          </w:rPr>
          <w:t>Session 4: Data Quality Assessment Methods</w:t>
        </w:r>
        <w:r w:rsidR="00B15D1C">
          <w:rPr>
            <w:noProof/>
            <w:webHidden/>
          </w:rPr>
          <w:tab/>
        </w:r>
        <w:r w:rsidR="00B15D1C">
          <w:rPr>
            <w:noProof/>
            <w:webHidden/>
          </w:rPr>
          <w:fldChar w:fldCharType="begin"/>
        </w:r>
        <w:r w:rsidR="00B15D1C">
          <w:rPr>
            <w:noProof/>
            <w:webHidden/>
          </w:rPr>
          <w:instrText xml:space="preserve"> PAGEREF _Toc64357172 \h </w:instrText>
        </w:r>
        <w:r w:rsidR="00B15D1C">
          <w:rPr>
            <w:noProof/>
            <w:webHidden/>
          </w:rPr>
        </w:r>
        <w:r w:rsidR="00B15D1C">
          <w:rPr>
            <w:noProof/>
            <w:webHidden/>
          </w:rPr>
          <w:fldChar w:fldCharType="separate"/>
        </w:r>
        <w:r w:rsidR="00D63D48">
          <w:rPr>
            <w:noProof/>
            <w:webHidden/>
          </w:rPr>
          <w:t>12</w:t>
        </w:r>
        <w:r w:rsidR="00B15D1C">
          <w:rPr>
            <w:noProof/>
            <w:webHidden/>
          </w:rPr>
          <w:fldChar w:fldCharType="end"/>
        </w:r>
      </w:hyperlink>
    </w:p>
    <w:p w14:paraId="530CB3CE" w14:textId="7F738F4F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173" w:history="1">
        <w:r w:rsidR="00B15D1C" w:rsidRPr="00F70CC1">
          <w:rPr>
            <w:rStyle w:val="Hyperlink"/>
            <w:noProof/>
          </w:rPr>
          <w:t>Goal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_Toc64357173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12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295ACD04" w14:textId="34C645FF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174" w:history="1">
        <w:r w:rsidR="00B15D1C" w:rsidRPr="00F70CC1">
          <w:rPr>
            <w:rStyle w:val="Hyperlink"/>
            <w:noProof/>
          </w:rPr>
          <w:t>Learning Objectives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_Toc64357174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12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1B77CA81" w14:textId="5A2813D5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175" w:history="1">
        <w:r w:rsidR="00B15D1C" w:rsidRPr="00F70CC1">
          <w:rPr>
            <w:rStyle w:val="Hyperlink"/>
            <w:noProof/>
          </w:rPr>
          <w:t>Topics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_Toc64357175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12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5DA0653E" w14:textId="2BC155C5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176" w:history="1">
        <w:r w:rsidR="00B15D1C" w:rsidRPr="00F70CC1">
          <w:rPr>
            <w:rStyle w:val="Hyperlink"/>
            <w:noProof/>
          </w:rPr>
          <w:t>Time: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_Toc64357176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12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6D58E612" w14:textId="400042D0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177" w:history="1">
        <w:r w:rsidR="00B15D1C" w:rsidRPr="00F70CC1">
          <w:rPr>
            <w:rStyle w:val="Hyperlink"/>
            <w:noProof/>
          </w:rPr>
          <w:t>Methods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_Toc64357177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12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067F259F" w14:textId="3377F090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178" w:history="1">
        <w:r w:rsidR="00B15D1C" w:rsidRPr="00F70CC1">
          <w:rPr>
            <w:rStyle w:val="Hyperlink"/>
            <w:noProof/>
          </w:rPr>
          <w:t>Materials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_Toc64357178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12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56D2F996" w14:textId="16EDFF3B" w:rsidR="00B15D1C" w:rsidRDefault="006179C2">
      <w:pPr>
        <w:pStyle w:val="TOC1"/>
        <w:tabs>
          <w:tab w:val="right" w:leader="dot" w:pos="9539"/>
        </w:tabs>
        <w:rPr>
          <w:rFonts w:asciiTheme="minorHAnsi" w:eastAsiaTheme="minorEastAsia" w:hAnsiTheme="minorHAnsi" w:cstheme="minorBidi"/>
          <w:noProof/>
          <w:color w:val="auto"/>
          <w:spacing w:val="0"/>
          <w:sz w:val="22"/>
        </w:rPr>
      </w:pPr>
      <w:hyperlink w:anchor="_Toc64357179" w:history="1">
        <w:r w:rsidR="00B15D1C" w:rsidRPr="00F70CC1">
          <w:rPr>
            <w:rStyle w:val="Hyperlink"/>
            <w:noProof/>
          </w:rPr>
          <w:t>Session 5: Introduction to the Service Statistics to Estimated Modern Use</w:t>
        </w:r>
        <w:r w:rsidR="00B15D1C">
          <w:rPr>
            <w:noProof/>
            <w:webHidden/>
          </w:rPr>
          <w:tab/>
        </w:r>
        <w:r w:rsidR="00B15D1C">
          <w:rPr>
            <w:noProof/>
            <w:webHidden/>
          </w:rPr>
          <w:fldChar w:fldCharType="begin"/>
        </w:r>
        <w:r w:rsidR="00B15D1C">
          <w:rPr>
            <w:noProof/>
            <w:webHidden/>
          </w:rPr>
          <w:instrText xml:space="preserve"> PAGEREF _Toc64357179 \h </w:instrText>
        </w:r>
        <w:r w:rsidR="00B15D1C">
          <w:rPr>
            <w:noProof/>
            <w:webHidden/>
          </w:rPr>
        </w:r>
        <w:r w:rsidR="00B15D1C">
          <w:rPr>
            <w:noProof/>
            <w:webHidden/>
          </w:rPr>
          <w:fldChar w:fldCharType="separate"/>
        </w:r>
        <w:r w:rsidR="00D63D48">
          <w:rPr>
            <w:noProof/>
            <w:webHidden/>
          </w:rPr>
          <w:t>13</w:t>
        </w:r>
        <w:r w:rsidR="00B15D1C">
          <w:rPr>
            <w:noProof/>
            <w:webHidden/>
          </w:rPr>
          <w:fldChar w:fldCharType="end"/>
        </w:r>
      </w:hyperlink>
    </w:p>
    <w:p w14:paraId="76BDCB80" w14:textId="200E823C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180" w:history="1">
        <w:r w:rsidR="00B15D1C" w:rsidRPr="00F70CC1">
          <w:rPr>
            <w:rStyle w:val="Hyperlink"/>
            <w:noProof/>
          </w:rPr>
          <w:t>Goal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_Toc64357180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13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6A34EFCC" w14:textId="0CCFE93F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181" w:history="1">
        <w:r w:rsidR="00B15D1C" w:rsidRPr="00F70CC1">
          <w:rPr>
            <w:rStyle w:val="Hyperlink"/>
            <w:noProof/>
          </w:rPr>
          <w:t>Learning Objectives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_Toc64357181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13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0BE06085" w14:textId="22E5CDC2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182" w:history="1">
        <w:r w:rsidR="00B15D1C" w:rsidRPr="00F70CC1">
          <w:rPr>
            <w:rStyle w:val="Hyperlink"/>
            <w:noProof/>
          </w:rPr>
          <w:t>Topics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_Toc64357182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13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39E38803" w14:textId="3117A925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183" w:history="1">
        <w:r w:rsidR="00B15D1C" w:rsidRPr="00F70CC1">
          <w:rPr>
            <w:rStyle w:val="Hyperlink"/>
            <w:noProof/>
          </w:rPr>
          <w:t>Time: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_Toc64357183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13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68E5AFAF" w14:textId="46AF973B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184" w:history="1">
        <w:r w:rsidR="00B15D1C" w:rsidRPr="00F70CC1">
          <w:rPr>
            <w:rStyle w:val="Hyperlink"/>
            <w:noProof/>
          </w:rPr>
          <w:t>Methods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_Toc64357184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13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4E91A92F" w14:textId="78884937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185" w:history="1">
        <w:r w:rsidR="00B15D1C" w:rsidRPr="00F70CC1">
          <w:rPr>
            <w:rStyle w:val="Hyperlink"/>
            <w:noProof/>
          </w:rPr>
          <w:t>Materials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_Toc64357185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13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45145D65" w14:textId="4FFFBE2B" w:rsidR="00B15D1C" w:rsidRDefault="006179C2">
      <w:pPr>
        <w:pStyle w:val="TOC1"/>
        <w:tabs>
          <w:tab w:val="right" w:leader="dot" w:pos="9539"/>
        </w:tabs>
        <w:rPr>
          <w:rFonts w:asciiTheme="minorHAnsi" w:eastAsiaTheme="minorEastAsia" w:hAnsiTheme="minorHAnsi" w:cstheme="minorBidi"/>
          <w:noProof/>
          <w:color w:val="auto"/>
          <w:spacing w:val="0"/>
          <w:sz w:val="22"/>
        </w:rPr>
      </w:pPr>
      <w:hyperlink w:anchor="_Toc64357186" w:history="1">
        <w:r w:rsidR="00B15D1C" w:rsidRPr="00F70CC1">
          <w:rPr>
            <w:rStyle w:val="Hyperlink"/>
            <w:noProof/>
          </w:rPr>
          <w:t>Session 6: Data Input with the SS_EMU Tool</w:t>
        </w:r>
        <w:r w:rsidR="00B15D1C">
          <w:rPr>
            <w:noProof/>
            <w:webHidden/>
          </w:rPr>
          <w:tab/>
        </w:r>
        <w:r w:rsidR="00B15D1C">
          <w:rPr>
            <w:noProof/>
            <w:webHidden/>
          </w:rPr>
          <w:fldChar w:fldCharType="begin"/>
        </w:r>
        <w:r w:rsidR="00B15D1C">
          <w:rPr>
            <w:noProof/>
            <w:webHidden/>
          </w:rPr>
          <w:instrText xml:space="preserve"> PAGEREF _Toc64357186 \h </w:instrText>
        </w:r>
        <w:r w:rsidR="00B15D1C">
          <w:rPr>
            <w:noProof/>
            <w:webHidden/>
          </w:rPr>
        </w:r>
        <w:r w:rsidR="00B15D1C">
          <w:rPr>
            <w:noProof/>
            <w:webHidden/>
          </w:rPr>
          <w:fldChar w:fldCharType="separate"/>
        </w:r>
        <w:r w:rsidR="00D63D48">
          <w:rPr>
            <w:noProof/>
            <w:webHidden/>
          </w:rPr>
          <w:t>14</w:t>
        </w:r>
        <w:r w:rsidR="00B15D1C">
          <w:rPr>
            <w:noProof/>
            <w:webHidden/>
          </w:rPr>
          <w:fldChar w:fldCharType="end"/>
        </w:r>
      </w:hyperlink>
    </w:p>
    <w:p w14:paraId="394FC60E" w14:textId="2DF91D30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187" w:history="1">
        <w:r w:rsidR="00B15D1C" w:rsidRPr="00F70CC1">
          <w:rPr>
            <w:rStyle w:val="Hyperlink"/>
            <w:noProof/>
          </w:rPr>
          <w:t>Goal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_Toc64357187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14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446DE32C" w14:textId="10EE1A60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188" w:history="1">
        <w:r w:rsidR="00B15D1C" w:rsidRPr="00F70CC1">
          <w:rPr>
            <w:rStyle w:val="Hyperlink"/>
            <w:noProof/>
          </w:rPr>
          <w:t>Learning Objectives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_Toc64357188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14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46B0F1E4" w14:textId="71DB6791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189" w:history="1">
        <w:r w:rsidR="00B15D1C" w:rsidRPr="00F70CC1">
          <w:rPr>
            <w:rStyle w:val="Hyperlink"/>
            <w:noProof/>
          </w:rPr>
          <w:t>Topics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_Toc64357189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14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0D3C88AE" w14:textId="538C8A64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190" w:history="1">
        <w:r w:rsidR="00B15D1C" w:rsidRPr="00F70CC1">
          <w:rPr>
            <w:rStyle w:val="Hyperlink"/>
            <w:noProof/>
          </w:rPr>
          <w:t>Time: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_Toc64357190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14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66542E4F" w14:textId="664585C4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191" w:history="1">
        <w:r w:rsidR="00B15D1C" w:rsidRPr="00F70CC1">
          <w:rPr>
            <w:rStyle w:val="Hyperlink"/>
            <w:noProof/>
          </w:rPr>
          <w:t>Methods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_Toc64357191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14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46818842" w14:textId="1C984C05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192" w:history="1">
        <w:r w:rsidR="00B15D1C" w:rsidRPr="00F70CC1">
          <w:rPr>
            <w:rStyle w:val="Hyperlink"/>
            <w:noProof/>
          </w:rPr>
          <w:t>Materials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_Toc64357192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14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7255139B" w14:textId="06211D65" w:rsidR="00B15D1C" w:rsidRDefault="006179C2">
      <w:pPr>
        <w:pStyle w:val="TOC1"/>
        <w:tabs>
          <w:tab w:val="right" w:leader="dot" w:pos="9539"/>
        </w:tabs>
        <w:rPr>
          <w:rFonts w:asciiTheme="minorHAnsi" w:eastAsiaTheme="minorEastAsia" w:hAnsiTheme="minorHAnsi" w:cstheme="minorBidi"/>
          <w:noProof/>
          <w:color w:val="auto"/>
          <w:spacing w:val="0"/>
          <w:sz w:val="22"/>
        </w:rPr>
      </w:pPr>
      <w:hyperlink w:anchor="_Toc64357193" w:history="1">
        <w:r w:rsidR="00B15D1C" w:rsidRPr="00F70CC1">
          <w:rPr>
            <w:rStyle w:val="Hyperlink"/>
            <w:noProof/>
          </w:rPr>
          <w:t>Session 7: Output Review with the SS_EMU Tool</w:t>
        </w:r>
        <w:r w:rsidR="00B15D1C">
          <w:rPr>
            <w:noProof/>
            <w:webHidden/>
          </w:rPr>
          <w:tab/>
        </w:r>
        <w:r w:rsidR="00B15D1C">
          <w:rPr>
            <w:noProof/>
            <w:webHidden/>
          </w:rPr>
          <w:fldChar w:fldCharType="begin"/>
        </w:r>
        <w:r w:rsidR="00B15D1C">
          <w:rPr>
            <w:noProof/>
            <w:webHidden/>
          </w:rPr>
          <w:instrText xml:space="preserve"> PAGEREF _Toc64357193 \h </w:instrText>
        </w:r>
        <w:r w:rsidR="00B15D1C">
          <w:rPr>
            <w:noProof/>
            <w:webHidden/>
          </w:rPr>
        </w:r>
        <w:r w:rsidR="00B15D1C">
          <w:rPr>
            <w:noProof/>
            <w:webHidden/>
          </w:rPr>
          <w:fldChar w:fldCharType="separate"/>
        </w:r>
        <w:r w:rsidR="00D63D48">
          <w:rPr>
            <w:noProof/>
            <w:webHidden/>
          </w:rPr>
          <w:t>15</w:t>
        </w:r>
        <w:r w:rsidR="00B15D1C">
          <w:rPr>
            <w:noProof/>
            <w:webHidden/>
          </w:rPr>
          <w:fldChar w:fldCharType="end"/>
        </w:r>
      </w:hyperlink>
    </w:p>
    <w:p w14:paraId="44DE1406" w14:textId="7CAD1729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194" w:history="1">
        <w:r w:rsidR="00B15D1C" w:rsidRPr="00F70CC1">
          <w:rPr>
            <w:rStyle w:val="Hyperlink"/>
            <w:noProof/>
          </w:rPr>
          <w:t>Goal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_Toc64357194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15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16B3079E" w14:textId="1C0F5751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195" w:history="1">
        <w:r w:rsidR="00B15D1C" w:rsidRPr="00F70CC1">
          <w:rPr>
            <w:rStyle w:val="Hyperlink"/>
            <w:noProof/>
          </w:rPr>
          <w:t>Learning Objectives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_Toc64357195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15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6D37FF47" w14:textId="68B80BA5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196" w:history="1">
        <w:r w:rsidR="00B15D1C" w:rsidRPr="00F70CC1">
          <w:rPr>
            <w:rStyle w:val="Hyperlink"/>
            <w:noProof/>
          </w:rPr>
          <w:t>Topics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_Toc64357196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15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1849408E" w14:textId="5E86F7AC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197" w:history="1">
        <w:r w:rsidR="00B15D1C" w:rsidRPr="00F70CC1">
          <w:rPr>
            <w:rStyle w:val="Hyperlink"/>
            <w:noProof/>
          </w:rPr>
          <w:t>Time: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_Toc64357197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15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4D3E4181" w14:textId="5CB52879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198" w:history="1">
        <w:r w:rsidR="00B15D1C" w:rsidRPr="00F70CC1">
          <w:rPr>
            <w:rStyle w:val="Hyperlink"/>
            <w:noProof/>
          </w:rPr>
          <w:t>Methods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_Toc64357198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15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6863DB5C" w14:textId="72305B39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199" w:history="1">
        <w:r w:rsidR="00B15D1C" w:rsidRPr="00F70CC1">
          <w:rPr>
            <w:rStyle w:val="Hyperlink"/>
            <w:noProof/>
          </w:rPr>
          <w:t>Materials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_Toc64357199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15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59E34F08" w14:textId="635DA022" w:rsidR="00B15D1C" w:rsidRDefault="006179C2">
      <w:pPr>
        <w:pStyle w:val="TOC1"/>
        <w:tabs>
          <w:tab w:val="right" w:leader="dot" w:pos="9539"/>
        </w:tabs>
        <w:rPr>
          <w:rFonts w:asciiTheme="minorHAnsi" w:eastAsiaTheme="minorEastAsia" w:hAnsiTheme="minorHAnsi" w:cstheme="minorBidi"/>
          <w:noProof/>
          <w:color w:val="auto"/>
          <w:spacing w:val="0"/>
          <w:sz w:val="22"/>
        </w:rPr>
      </w:pPr>
      <w:hyperlink w:anchor="_Toc64357200" w:history="1">
        <w:r w:rsidR="00B15D1C" w:rsidRPr="00F70CC1">
          <w:rPr>
            <w:rStyle w:val="Hyperlink"/>
            <w:noProof/>
          </w:rPr>
          <w:t>Session 8: Final Output Review with the SS_EMU</w:t>
        </w:r>
        <w:r w:rsidR="00B15D1C">
          <w:rPr>
            <w:noProof/>
            <w:webHidden/>
          </w:rPr>
          <w:tab/>
        </w:r>
        <w:r w:rsidR="00B15D1C">
          <w:rPr>
            <w:noProof/>
            <w:webHidden/>
          </w:rPr>
          <w:fldChar w:fldCharType="begin"/>
        </w:r>
        <w:r w:rsidR="00B15D1C">
          <w:rPr>
            <w:noProof/>
            <w:webHidden/>
          </w:rPr>
          <w:instrText xml:space="preserve"> PAGEREF _Toc64357200 \h </w:instrText>
        </w:r>
        <w:r w:rsidR="00B15D1C">
          <w:rPr>
            <w:noProof/>
            <w:webHidden/>
          </w:rPr>
        </w:r>
        <w:r w:rsidR="00B15D1C">
          <w:rPr>
            <w:noProof/>
            <w:webHidden/>
          </w:rPr>
          <w:fldChar w:fldCharType="separate"/>
        </w:r>
        <w:r w:rsidR="00D63D48">
          <w:rPr>
            <w:noProof/>
            <w:webHidden/>
          </w:rPr>
          <w:t>16</w:t>
        </w:r>
        <w:r w:rsidR="00B15D1C">
          <w:rPr>
            <w:noProof/>
            <w:webHidden/>
          </w:rPr>
          <w:fldChar w:fldCharType="end"/>
        </w:r>
      </w:hyperlink>
    </w:p>
    <w:p w14:paraId="005BD45B" w14:textId="208BF7EE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201" w:history="1">
        <w:r w:rsidR="00B15D1C" w:rsidRPr="00F70CC1">
          <w:rPr>
            <w:rStyle w:val="Hyperlink"/>
            <w:noProof/>
          </w:rPr>
          <w:t>Goal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_Toc64357201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16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5DEE507E" w14:textId="566E99BF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202" w:history="1">
        <w:r w:rsidR="00B15D1C" w:rsidRPr="00F70CC1">
          <w:rPr>
            <w:rStyle w:val="Hyperlink"/>
            <w:noProof/>
          </w:rPr>
          <w:t>Learning Objectives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_Toc64357202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16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1A92DCC6" w14:textId="4C5D7370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203" w:history="1">
        <w:r w:rsidR="00B15D1C" w:rsidRPr="00F70CC1">
          <w:rPr>
            <w:rStyle w:val="Hyperlink"/>
            <w:noProof/>
          </w:rPr>
          <w:t>Topics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_Toc64357203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16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0F2C687B" w14:textId="1E958AEB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204" w:history="1">
        <w:r w:rsidR="00B15D1C" w:rsidRPr="00F70CC1">
          <w:rPr>
            <w:rStyle w:val="Hyperlink"/>
            <w:noProof/>
          </w:rPr>
          <w:t>Time: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_Toc64357204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16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35B0F447" w14:textId="7CFDC010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205" w:history="1">
        <w:r w:rsidR="00B15D1C" w:rsidRPr="00F70CC1">
          <w:rPr>
            <w:rStyle w:val="Hyperlink"/>
            <w:noProof/>
          </w:rPr>
          <w:t>Methods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_Toc64357205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16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6098071B" w14:textId="734F32FD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206" w:history="1">
        <w:r w:rsidR="00B15D1C" w:rsidRPr="00F70CC1">
          <w:rPr>
            <w:rStyle w:val="Hyperlink"/>
            <w:noProof/>
          </w:rPr>
          <w:t>Materials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_Toc64357206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16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4355834E" w14:textId="5A788D73" w:rsidR="00B15D1C" w:rsidRDefault="006179C2">
      <w:pPr>
        <w:pStyle w:val="TOC1"/>
        <w:tabs>
          <w:tab w:val="right" w:leader="dot" w:pos="9539"/>
        </w:tabs>
        <w:rPr>
          <w:rFonts w:asciiTheme="minorHAnsi" w:eastAsiaTheme="minorEastAsia" w:hAnsiTheme="minorHAnsi" w:cstheme="minorBidi"/>
          <w:noProof/>
          <w:color w:val="auto"/>
          <w:spacing w:val="0"/>
          <w:sz w:val="22"/>
        </w:rPr>
      </w:pPr>
      <w:hyperlink w:anchor="_Toc64357207" w:history="1">
        <w:r w:rsidR="00B15D1C" w:rsidRPr="00F70CC1">
          <w:rPr>
            <w:rStyle w:val="Hyperlink"/>
            <w:noProof/>
          </w:rPr>
          <w:t>Session 9: Introduction to Routine Data Quality Assessment</w:t>
        </w:r>
        <w:r w:rsidR="00B15D1C">
          <w:rPr>
            <w:noProof/>
            <w:webHidden/>
          </w:rPr>
          <w:tab/>
        </w:r>
        <w:r w:rsidR="00B15D1C">
          <w:rPr>
            <w:noProof/>
            <w:webHidden/>
          </w:rPr>
          <w:fldChar w:fldCharType="begin"/>
        </w:r>
        <w:r w:rsidR="00B15D1C">
          <w:rPr>
            <w:noProof/>
            <w:webHidden/>
          </w:rPr>
          <w:instrText xml:space="preserve"> PAGEREF _Toc64357207 \h </w:instrText>
        </w:r>
        <w:r w:rsidR="00B15D1C">
          <w:rPr>
            <w:noProof/>
            <w:webHidden/>
          </w:rPr>
        </w:r>
        <w:r w:rsidR="00B15D1C">
          <w:rPr>
            <w:noProof/>
            <w:webHidden/>
          </w:rPr>
          <w:fldChar w:fldCharType="separate"/>
        </w:r>
        <w:r w:rsidR="00D63D48">
          <w:rPr>
            <w:noProof/>
            <w:webHidden/>
          </w:rPr>
          <w:t>17</w:t>
        </w:r>
        <w:r w:rsidR="00B15D1C">
          <w:rPr>
            <w:noProof/>
            <w:webHidden/>
          </w:rPr>
          <w:fldChar w:fldCharType="end"/>
        </w:r>
      </w:hyperlink>
    </w:p>
    <w:p w14:paraId="429B21C6" w14:textId="2B624D5E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208" w:history="1">
        <w:r w:rsidR="00B15D1C" w:rsidRPr="00F70CC1">
          <w:rPr>
            <w:rStyle w:val="Hyperlink"/>
            <w:noProof/>
          </w:rPr>
          <w:t>Goal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_Toc64357208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17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546B8BFC" w14:textId="098B62F0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209" w:history="1">
        <w:r w:rsidR="00B15D1C" w:rsidRPr="00F70CC1">
          <w:rPr>
            <w:rStyle w:val="Hyperlink"/>
            <w:noProof/>
          </w:rPr>
          <w:t>Learning Objectives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_Toc64357209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17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3CE62155" w14:textId="3B74E16D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210" w:history="1">
        <w:r w:rsidR="00B15D1C" w:rsidRPr="00F70CC1">
          <w:rPr>
            <w:rStyle w:val="Hyperlink"/>
            <w:noProof/>
          </w:rPr>
          <w:t>Topics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_Toc64357210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17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63998B19" w14:textId="21F511F7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211" w:history="1">
        <w:r w:rsidR="00B15D1C" w:rsidRPr="00F70CC1">
          <w:rPr>
            <w:rStyle w:val="Hyperlink"/>
            <w:noProof/>
          </w:rPr>
          <w:t>Time: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_Toc64357211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17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147A3A64" w14:textId="253400AF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212" w:history="1">
        <w:r w:rsidR="00B15D1C" w:rsidRPr="00F70CC1">
          <w:rPr>
            <w:rStyle w:val="Hyperlink"/>
            <w:noProof/>
          </w:rPr>
          <w:t>Methods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_Toc64357212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17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301ECEEB" w14:textId="5C25FB82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213" w:history="1">
        <w:r w:rsidR="00B15D1C" w:rsidRPr="00F70CC1">
          <w:rPr>
            <w:rStyle w:val="Hyperlink"/>
            <w:noProof/>
          </w:rPr>
          <w:t>Materials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_Toc64357213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17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28F4D6E1" w14:textId="706719FA" w:rsidR="00B15D1C" w:rsidRDefault="006179C2">
      <w:pPr>
        <w:pStyle w:val="TOC1"/>
        <w:tabs>
          <w:tab w:val="right" w:leader="dot" w:pos="9539"/>
        </w:tabs>
        <w:rPr>
          <w:rFonts w:asciiTheme="minorHAnsi" w:eastAsiaTheme="minorEastAsia" w:hAnsiTheme="minorHAnsi" w:cstheme="minorBidi"/>
          <w:noProof/>
          <w:color w:val="auto"/>
          <w:spacing w:val="0"/>
          <w:sz w:val="22"/>
        </w:rPr>
      </w:pPr>
      <w:hyperlink w:anchor="_Toc64357214" w:history="1">
        <w:r w:rsidR="00B15D1C" w:rsidRPr="00F70CC1">
          <w:rPr>
            <w:rStyle w:val="Hyperlink"/>
            <w:noProof/>
          </w:rPr>
          <w:t>Session 10: Identification and Selection of Indicators for Data Quality Verification</w:t>
        </w:r>
        <w:r w:rsidR="00B15D1C">
          <w:rPr>
            <w:noProof/>
            <w:webHidden/>
          </w:rPr>
          <w:tab/>
        </w:r>
        <w:r w:rsidR="00B15D1C">
          <w:rPr>
            <w:noProof/>
            <w:webHidden/>
          </w:rPr>
          <w:fldChar w:fldCharType="begin"/>
        </w:r>
        <w:r w:rsidR="00B15D1C">
          <w:rPr>
            <w:noProof/>
            <w:webHidden/>
          </w:rPr>
          <w:instrText xml:space="preserve"> PAGEREF _Toc64357214 \h </w:instrText>
        </w:r>
        <w:r w:rsidR="00B15D1C">
          <w:rPr>
            <w:noProof/>
            <w:webHidden/>
          </w:rPr>
        </w:r>
        <w:r w:rsidR="00B15D1C">
          <w:rPr>
            <w:noProof/>
            <w:webHidden/>
          </w:rPr>
          <w:fldChar w:fldCharType="separate"/>
        </w:r>
        <w:r w:rsidR="00D63D48">
          <w:rPr>
            <w:noProof/>
            <w:webHidden/>
          </w:rPr>
          <w:t>18</w:t>
        </w:r>
        <w:r w:rsidR="00B15D1C">
          <w:rPr>
            <w:noProof/>
            <w:webHidden/>
          </w:rPr>
          <w:fldChar w:fldCharType="end"/>
        </w:r>
      </w:hyperlink>
    </w:p>
    <w:p w14:paraId="53E4307B" w14:textId="7D0D6F99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215" w:history="1">
        <w:r w:rsidR="00B15D1C" w:rsidRPr="00F70CC1">
          <w:rPr>
            <w:rStyle w:val="Hyperlink"/>
            <w:noProof/>
          </w:rPr>
          <w:t>Goal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_Toc64357215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18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7424C81B" w14:textId="38CE0637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216" w:history="1">
        <w:r w:rsidR="00B15D1C" w:rsidRPr="00F70CC1">
          <w:rPr>
            <w:rStyle w:val="Hyperlink"/>
            <w:noProof/>
          </w:rPr>
          <w:t>Learning Objectives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_Toc64357216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18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421DA374" w14:textId="4316E7F3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217" w:history="1">
        <w:r w:rsidR="00B15D1C" w:rsidRPr="00F70CC1">
          <w:rPr>
            <w:rStyle w:val="Hyperlink"/>
            <w:noProof/>
          </w:rPr>
          <w:t>Topics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_Toc64357217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18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0614657F" w14:textId="3BB7B682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218" w:history="1">
        <w:r w:rsidR="00B15D1C" w:rsidRPr="00F70CC1">
          <w:rPr>
            <w:rStyle w:val="Hyperlink"/>
            <w:noProof/>
          </w:rPr>
          <w:t>Time: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_Toc64357218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18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57867022" w14:textId="11D43BAB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219" w:history="1">
        <w:r w:rsidR="00B15D1C" w:rsidRPr="00F70CC1">
          <w:rPr>
            <w:rStyle w:val="Hyperlink"/>
            <w:noProof/>
          </w:rPr>
          <w:t>Methods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_Toc64357219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18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5B88AEA1" w14:textId="5EA70154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220" w:history="1">
        <w:r w:rsidR="00B15D1C" w:rsidRPr="00F70CC1">
          <w:rPr>
            <w:rStyle w:val="Hyperlink"/>
            <w:noProof/>
          </w:rPr>
          <w:t>Materials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_Toc64357220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18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25A02E02" w14:textId="167E861A" w:rsidR="00B15D1C" w:rsidRDefault="006179C2">
      <w:pPr>
        <w:pStyle w:val="TOC1"/>
        <w:tabs>
          <w:tab w:val="right" w:leader="dot" w:pos="9539"/>
        </w:tabs>
        <w:rPr>
          <w:rFonts w:asciiTheme="minorHAnsi" w:eastAsiaTheme="minorEastAsia" w:hAnsiTheme="minorHAnsi" w:cstheme="minorBidi"/>
          <w:noProof/>
          <w:color w:val="auto"/>
          <w:spacing w:val="0"/>
          <w:sz w:val="22"/>
        </w:rPr>
      </w:pPr>
      <w:hyperlink w:anchor="_Toc64357221" w:history="1">
        <w:r w:rsidR="00B15D1C" w:rsidRPr="00F70CC1">
          <w:rPr>
            <w:rStyle w:val="Hyperlink"/>
            <w:noProof/>
          </w:rPr>
          <w:t>Session 11: Selection of Sites for the Data Quality Verification</w:t>
        </w:r>
        <w:r w:rsidR="00B15D1C">
          <w:rPr>
            <w:noProof/>
            <w:webHidden/>
          </w:rPr>
          <w:tab/>
        </w:r>
        <w:r w:rsidR="00B15D1C">
          <w:rPr>
            <w:noProof/>
            <w:webHidden/>
          </w:rPr>
          <w:fldChar w:fldCharType="begin"/>
        </w:r>
        <w:r w:rsidR="00B15D1C">
          <w:rPr>
            <w:noProof/>
            <w:webHidden/>
          </w:rPr>
          <w:instrText xml:space="preserve"> PAGEREF _Toc64357221 \h </w:instrText>
        </w:r>
        <w:r w:rsidR="00B15D1C">
          <w:rPr>
            <w:noProof/>
            <w:webHidden/>
          </w:rPr>
        </w:r>
        <w:r w:rsidR="00B15D1C">
          <w:rPr>
            <w:noProof/>
            <w:webHidden/>
          </w:rPr>
          <w:fldChar w:fldCharType="separate"/>
        </w:r>
        <w:r w:rsidR="00D63D48">
          <w:rPr>
            <w:noProof/>
            <w:webHidden/>
          </w:rPr>
          <w:t>19</w:t>
        </w:r>
        <w:r w:rsidR="00B15D1C">
          <w:rPr>
            <w:noProof/>
            <w:webHidden/>
          </w:rPr>
          <w:fldChar w:fldCharType="end"/>
        </w:r>
      </w:hyperlink>
    </w:p>
    <w:p w14:paraId="0D11BC33" w14:textId="76C9D256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222" w:history="1">
        <w:r w:rsidR="00B15D1C" w:rsidRPr="00F70CC1">
          <w:rPr>
            <w:rStyle w:val="Hyperlink"/>
            <w:noProof/>
          </w:rPr>
          <w:t>Goal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_Toc64357222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19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7C6DB037" w14:textId="3EF651E2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223" w:history="1">
        <w:r w:rsidR="00B15D1C" w:rsidRPr="00F70CC1">
          <w:rPr>
            <w:rStyle w:val="Hyperlink"/>
            <w:noProof/>
          </w:rPr>
          <w:t>Learning Objectives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_Toc64357223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19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170E16F5" w14:textId="1F3BC91E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224" w:history="1">
        <w:r w:rsidR="00B15D1C" w:rsidRPr="00F70CC1">
          <w:rPr>
            <w:rStyle w:val="Hyperlink"/>
            <w:noProof/>
          </w:rPr>
          <w:t>Topics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_Toc64357224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19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12937AEA" w14:textId="20C570E6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225" w:history="1">
        <w:r w:rsidR="00B15D1C" w:rsidRPr="00F70CC1">
          <w:rPr>
            <w:rStyle w:val="Hyperlink"/>
            <w:noProof/>
          </w:rPr>
          <w:t>Time: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_Toc64357225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19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3EDF288B" w14:textId="0D529089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226" w:history="1">
        <w:r w:rsidR="00B15D1C" w:rsidRPr="00F70CC1">
          <w:rPr>
            <w:rStyle w:val="Hyperlink"/>
            <w:noProof/>
          </w:rPr>
          <w:t>Methods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_Toc64357226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19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1223258E" w14:textId="3E58A9B5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227" w:history="1">
        <w:r w:rsidR="00B15D1C" w:rsidRPr="00F70CC1">
          <w:rPr>
            <w:rStyle w:val="Hyperlink"/>
            <w:noProof/>
          </w:rPr>
          <w:t>Materials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_Toc64357227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19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69646FE1" w14:textId="65996F0E" w:rsidR="00B15D1C" w:rsidRDefault="006179C2">
      <w:pPr>
        <w:pStyle w:val="TOC1"/>
        <w:tabs>
          <w:tab w:val="right" w:leader="dot" w:pos="9539"/>
        </w:tabs>
        <w:rPr>
          <w:rFonts w:asciiTheme="minorHAnsi" w:eastAsiaTheme="minorEastAsia" w:hAnsiTheme="minorHAnsi" w:cstheme="minorBidi"/>
          <w:noProof/>
          <w:color w:val="auto"/>
          <w:spacing w:val="0"/>
          <w:sz w:val="22"/>
        </w:rPr>
      </w:pPr>
      <w:hyperlink w:anchor="_Toc64357228" w:history="1">
        <w:r w:rsidR="00B15D1C" w:rsidRPr="00F70CC1">
          <w:rPr>
            <w:rStyle w:val="Hyperlink"/>
            <w:noProof/>
          </w:rPr>
          <w:t>Session 12: Site Data Verification</w:t>
        </w:r>
        <w:r w:rsidR="00B15D1C">
          <w:rPr>
            <w:noProof/>
            <w:webHidden/>
          </w:rPr>
          <w:tab/>
        </w:r>
        <w:r w:rsidR="00B15D1C">
          <w:rPr>
            <w:noProof/>
            <w:webHidden/>
          </w:rPr>
          <w:fldChar w:fldCharType="begin"/>
        </w:r>
        <w:r w:rsidR="00B15D1C">
          <w:rPr>
            <w:noProof/>
            <w:webHidden/>
          </w:rPr>
          <w:instrText xml:space="preserve"> PAGEREF _Toc64357228 \h </w:instrText>
        </w:r>
        <w:r w:rsidR="00B15D1C">
          <w:rPr>
            <w:noProof/>
            <w:webHidden/>
          </w:rPr>
        </w:r>
        <w:r w:rsidR="00B15D1C">
          <w:rPr>
            <w:noProof/>
            <w:webHidden/>
          </w:rPr>
          <w:fldChar w:fldCharType="separate"/>
        </w:r>
        <w:r w:rsidR="00D63D48">
          <w:rPr>
            <w:noProof/>
            <w:webHidden/>
          </w:rPr>
          <w:t>20</w:t>
        </w:r>
        <w:r w:rsidR="00B15D1C">
          <w:rPr>
            <w:noProof/>
            <w:webHidden/>
          </w:rPr>
          <w:fldChar w:fldCharType="end"/>
        </w:r>
      </w:hyperlink>
    </w:p>
    <w:p w14:paraId="4D250CE3" w14:textId="0759AB3A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229" w:history="1">
        <w:r w:rsidR="00B15D1C" w:rsidRPr="00F70CC1">
          <w:rPr>
            <w:rStyle w:val="Hyperlink"/>
            <w:noProof/>
          </w:rPr>
          <w:t>Goal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_Toc64357229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20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216C4DDD" w14:textId="2D037C6B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230" w:history="1">
        <w:r w:rsidR="00B15D1C" w:rsidRPr="00F70CC1">
          <w:rPr>
            <w:rStyle w:val="Hyperlink"/>
            <w:noProof/>
          </w:rPr>
          <w:t>Learning Objectives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_Toc64357230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20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52F3D241" w14:textId="2CF0687D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231" w:history="1">
        <w:r w:rsidR="00B15D1C" w:rsidRPr="00F70CC1">
          <w:rPr>
            <w:rStyle w:val="Hyperlink"/>
            <w:noProof/>
          </w:rPr>
          <w:t>Topics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_Toc64357231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20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6ED5DF94" w14:textId="00D5CD58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232" w:history="1">
        <w:r w:rsidR="00B15D1C" w:rsidRPr="00F70CC1">
          <w:rPr>
            <w:rStyle w:val="Hyperlink"/>
            <w:noProof/>
          </w:rPr>
          <w:t>Time: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_Toc64357232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20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1DEF140C" w14:textId="3D0FA2DE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233" w:history="1">
        <w:r w:rsidR="00B15D1C" w:rsidRPr="00F70CC1">
          <w:rPr>
            <w:rStyle w:val="Hyperlink"/>
            <w:noProof/>
          </w:rPr>
          <w:t>Methods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_Toc64357233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20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77E0DDC2" w14:textId="29B81D47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234" w:history="1">
        <w:r w:rsidR="00B15D1C" w:rsidRPr="00F70CC1">
          <w:rPr>
            <w:rStyle w:val="Hyperlink"/>
            <w:noProof/>
          </w:rPr>
          <w:t>Materials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_Toc64357234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20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08A84DAC" w14:textId="3DF1AC07" w:rsidR="00B15D1C" w:rsidRDefault="006179C2">
      <w:pPr>
        <w:pStyle w:val="TOC1"/>
        <w:tabs>
          <w:tab w:val="right" w:leader="dot" w:pos="9539"/>
        </w:tabs>
        <w:rPr>
          <w:rFonts w:asciiTheme="minorHAnsi" w:eastAsiaTheme="minorEastAsia" w:hAnsiTheme="minorHAnsi" w:cstheme="minorBidi"/>
          <w:noProof/>
          <w:color w:val="auto"/>
          <w:spacing w:val="0"/>
          <w:sz w:val="22"/>
        </w:rPr>
      </w:pPr>
      <w:hyperlink w:anchor="_Toc64357235" w:history="1">
        <w:r w:rsidR="00B15D1C" w:rsidRPr="00F70CC1">
          <w:rPr>
            <w:rStyle w:val="Hyperlink"/>
            <w:noProof/>
          </w:rPr>
          <w:t>Session 13: Data Quality Analysis and Plan of Action</w:t>
        </w:r>
        <w:r w:rsidR="00B15D1C">
          <w:rPr>
            <w:noProof/>
            <w:webHidden/>
          </w:rPr>
          <w:tab/>
        </w:r>
        <w:r w:rsidR="00B15D1C">
          <w:rPr>
            <w:noProof/>
            <w:webHidden/>
          </w:rPr>
          <w:fldChar w:fldCharType="begin"/>
        </w:r>
        <w:r w:rsidR="00B15D1C">
          <w:rPr>
            <w:noProof/>
            <w:webHidden/>
          </w:rPr>
          <w:instrText xml:space="preserve"> PAGEREF _Toc64357235 \h </w:instrText>
        </w:r>
        <w:r w:rsidR="00B15D1C">
          <w:rPr>
            <w:noProof/>
            <w:webHidden/>
          </w:rPr>
        </w:r>
        <w:r w:rsidR="00B15D1C">
          <w:rPr>
            <w:noProof/>
            <w:webHidden/>
          </w:rPr>
          <w:fldChar w:fldCharType="separate"/>
        </w:r>
        <w:r w:rsidR="00D63D48">
          <w:rPr>
            <w:noProof/>
            <w:webHidden/>
          </w:rPr>
          <w:t>21</w:t>
        </w:r>
        <w:r w:rsidR="00B15D1C">
          <w:rPr>
            <w:noProof/>
            <w:webHidden/>
          </w:rPr>
          <w:fldChar w:fldCharType="end"/>
        </w:r>
      </w:hyperlink>
    </w:p>
    <w:p w14:paraId="3BB86C11" w14:textId="62D711F6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236" w:history="1">
        <w:r w:rsidR="00B15D1C" w:rsidRPr="00F70CC1">
          <w:rPr>
            <w:rStyle w:val="Hyperlink"/>
            <w:noProof/>
          </w:rPr>
          <w:t>Goal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_Toc64357236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21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2D16A4F0" w14:textId="703305DA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237" w:history="1">
        <w:r w:rsidR="00B15D1C" w:rsidRPr="00F70CC1">
          <w:rPr>
            <w:rStyle w:val="Hyperlink"/>
            <w:noProof/>
          </w:rPr>
          <w:t>Learning Objectives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_Toc64357237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21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58C26014" w14:textId="3EC13338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238" w:history="1">
        <w:r w:rsidR="00B15D1C" w:rsidRPr="00F70CC1">
          <w:rPr>
            <w:rStyle w:val="Hyperlink"/>
            <w:noProof/>
          </w:rPr>
          <w:t>Topics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_Toc64357238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21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33ECD7C0" w14:textId="0B608FE4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239" w:history="1">
        <w:r w:rsidR="00B15D1C" w:rsidRPr="00F70CC1">
          <w:rPr>
            <w:rStyle w:val="Hyperlink"/>
            <w:noProof/>
          </w:rPr>
          <w:t>Time: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_Toc64357239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21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201DBD97" w14:textId="5B7617FD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240" w:history="1">
        <w:r w:rsidR="00B15D1C" w:rsidRPr="00F70CC1">
          <w:rPr>
            <w:rStyle w:val="Hyperlink"/>
            <w:noProof/>
          </w:rPr>
          <w:t>Methods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_Toc64357240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21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2FFEFF5B" w14:textId="2C7C0638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241" w:history="1">
        <w:r w:rsidR="00B15D1C" w:rsidRPr="00F70CC1">
          <w:rPr>
            <w:rStyle w:val="Hyperlink"/>
            <w:noProof/>
          </w:rPr>
          <w:t>Materials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_Toc64357241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21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6497140F" w14:textId="0CBD8791" w:rsidR="00B15D1C" w:rsidRDefault="006179C2">
      <w:pPr>
        <w:pStyle w:val="TOC1"/>
        <w:tabs>
          <w:tab w:val="right" w:leader="dot" w:pos="9539"/>
        </w:tabs>
        <w:rPr>
          <w:rFonts w:asciiTheme="minorHAnsi" w:eastAsiaTheme="minorEastAsia" w:hAnsiTheme="minorHAnsi" w:cstheme="minorBidi"/>
          <w:noProof/>
          <w:color w:val="auto"/>
          <w:spacing w:val="0"/>
          <w:sz w:val="22"/>
        </w:rPr>
      </w:pPr>
      <w:hyperlink w:anchor="_Toc64357242" w:history="1">
        <w:r w:rsidR="00B15D1C" w:rsidRPr="00F70CC1">
          <w:rPr>
            <w:rStyle w:val="Hyperlink"/>
            <w:noProof/>
          </w:rPr>
          <w:t>Fieldwork Practicum: Data Verification</w:t>
        </w:r>
        <w:r w:rsidR="00B15D1C">
          <w:rPr>
            <w:noProof/>
            <w:webHidden/>
          </w:rPr>
          <w:tab/>
        </w:r>
        <w:r w:rsidR="00B15D1C">
          <w:rPr>
            <w:noProof/>
            <w:webHidden/>
          </w:rPr>
          <w:fldChar w:fldCharType="begin"/>
        </w:r>
        <w:r w:rsidR="00B15D1C">
          <w:rPr>
            <w:noProof/>
            <w:webHidden/>
          </w:rPr>
          <w:instrText xml:space="preserve"> PAGEREF _Toc64357242 \h </w:instrText>
        </w:r>
        <w:r w:rsidR="00B15D1C">
          <w:rPr>
            <w:noProof/>
            <w:webHidden/>
          </w:rPr>
        </w:r>
        <w:r w:rsidR="00B15D1C">
          <w:rPr>
            <w:noProof/>
            <w:webHidden/>
          </w:rPr>
          <w:fldChar w:fldCharType="separate"/>
        </w:r>
        <w:r w:rsidR="00D63D48">
          <w:rPr>
            <w:noProof/>
            <w:webHidden/>
          </w:rPr>
          <w:t>22</w:t>
        </w:r>
        <w:r w:rsidR="00B15D1C">
          <w:rPr>
            <w:noProof/>
            <w:webHidden/>
          </w:rPr>
          <w:fldChar w:fldCharType="end"/>
        </w:r>
      </w:hyperlink>
    </w:p>
    <w:p w14:paraId="12E960AA" w14:textId="38AAA71E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243" w:history="1">
        <w:r w:rsidR="00B15D1C" w:rsidRPr="00F70CC1">
          <w:rPr>
            <w:rStyle w:val="Hyperlink"/>
            <w:noProof/>
          </w:rPr>
          <w:t>Goal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_Toc64357243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22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1E2E0BBD" w14:textId="17050463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244" w:history="1">
        <w:r w:rsidR="00B15D1C" w:rsidRPr="00F70CC1">
          <w:rPr>
            <w:rStyle w:val="Hyperlink"/>
            <w:noProof/>
          </w:rPr>
          <w:t>Learning Objectives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_Toc64357244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22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67850B0E" w14:textId="50440819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245" w:history="1">
        <w:r w:rsidR="00B15D1C" w:rsidRPr="00F70CC1">
          <w:rPr>
            <w:rStyle w:val="Hyperlink"/>
            <w:noProof/>
          </w:rPr>
          <w:t>Topics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_Toc64357245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22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7605F72B" w14:textId="1E6FEB87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246" w:history="1">
        <w:r w:rsidR="00B15D1C" w:rsidRPr="00F70CC1">
          <w:rPr>
            <w:rStyle w:val="Hyperlink"/>
            <w:noProof/>
          </w:rPr>
          <w:t>Time: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_Toc64357246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noProof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22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5DE819B7" w14:textId="3930864B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247" w:history="1">
        <w:r w:rsidR="00B15D1C" w:rsidRPr="00F70CC1">
          <w:rPr>
            <w:rStyle w:val="Hyperlink"/>
          </w:rPr>
          <w:t>Methods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_Toc64357247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22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2C2F6D4E" w14:textId="398F76AF" w:rsidR="00B15D1C" w:rsidRPr="00B15D1C" w:rsidRDefault="006179C2" w:rsidP="00B15D1C">
      <w:pPr>
        <w:pStyle w:val="TOC1"/>
        <w:tabs>
          <w:tab w:val="right" w:leader="dot" w:pos="9539"/>
        </w:tabs>
        <w:ind w:left="360" w:firstLine="0"/>
        <w:rPr>
          <w:rStyle w:val="Hyperlink"/>
        </w:rPr>
      </w:pPr>
      <w:hyperlink w:anchor="_Toc64357248" w:history="1">
        <w:r w:rsidR="00B15D1C" w:rsidRPr="00F70CC1">
          <w:rPr>
            <w:rStyle w:val="Hyperlink"/>
          </w:rPr>
          <w:t>Materials</w:t>
        </w:r>
        <w:r w:rsidR="00B15D1C" w:rsidRPr="00B15D1C">
          <w:rPr>
            <w:rStyle w:val="Hyperlink"/>
            <w:webHidden/>
          </w:rPr>
          <w:tab/>
        </w:r>
        <w:r w:rsidR="00B15D1C" w:rsidRPr="00B15D1C">
          <w:rPr>
            <w:rStyle w:val="Hyperlink"/>
            <w:webHidden/>
          </w:rPr>
          <w:fldChar w:fldCharType="begin"/>
        </w:r>
        <w:r w:rsidR="00B15D1C" w:rsidRPr="00B15D1C">
          <w:rPr>
            <w:rStyle w:val="Hyperlink"/>
            <w:webHidden/>
          </w:rPr>
          <w:instrText xml:space="preserve"> PAGEREF _Toc64357248 \h </w:instrText>
        </w:r>
        <w:r w:rsidR="00B15D1C" w:rsidRPr="00B15D1C">
          <w:rPr>
            <w:rStyle w:val="Hyperlink"/>
            <w:webHidden/>
          </w:rPr>
        </w:r>
        <w:r w:rsidR="00B15D1C" w:rsidRPr="00B15D1C">
          <w:rPr>
            <w:rStyle w:val="Hyperlink"/>
            <w:webHidden/>
          </w:rPr>
          <w:fldChar w:fldCharType="separate"/>
        </w:r>
        <w:r w:rsidR="00D63D48">
          <w:rPr>
            <w:rStyle w:val="Hyperlink"/>
            <w:noProof/>
            <w:webHidden/>
          </w:rPr>
          <w:t>22</w:t>
        </w:r>
        <w:r w:rsidR="00B15D1C" w:rsidRPr="00B15D1C">
          <w:rPr>
            <w:rStyle w:val="Hyperlink"/>
            <w:webHidden/>
          </w:rPr>
          <w:fldChar w:fldCharType="end"/>
        </w:r>
      </w:hyperlink>
    </w:p>
    <w:p w14:paraId="5CE216F1" w14:textId="32810B6D" w:rsidR="008D504B" w:rsidRDefault="008D504B" w:rsidP="003E7C74">
      <w:pPr>
        <w:pStyle w:val="Heading1"/>
        <w:ind w:left="0" w:firstLine="0"/>
      </w:pPr>
      <w:r w:rsidRPr="008D504B">
        <w:rPr>
          <w:rFonts w:ascii="Calisto MT" w:hAnsi="Calisto MT"/>
          <w:b w:val="0"/>
          <w:bCs w:val="0"/>
          <w:sz w:val="20"/>
          <w:szCs w:val="20"/>
        </w:rPr>
        <w:fldChar w:fldCharType="end"/>
      </w:r>
    </w:p>
    <w:p w14:paraId="6896F7C9" w14:textId="77777777" w:rsidR="008D504B" w:rsidRDefault="008D504B" w:rsidP="00677FC6">
      <w:pPr>
        <w:pStyle w:val="Heading1"/>
      </w:pPr>
    </w:p>
    <w:p w14:paraId="02ACCADE" w14:textId="77777777" w:rsidR="00F21322" w:rsidRDefault="00F21322">
      <w:pPr>
        <w:spacing w:after="160" w:line="259" w:lineRule="auto"/>
        <w:ind w:left="0" w:firstLine="0"/>
        <w:rPr>
          <w:rFonts w:ascii="Arial Narrow" w:eastAsia="Futura LT Pro" w:hAnsi="Arial Narrow" w:cs="Futura LT Pro"/>
          <w:b/>
          <w:bCs/>
          <w:spacing w:val="0"/>
          <w:sz w:val="28"/>
          <w:szCs w:val="32"/>
        </w:rPr>
      </w:pPr>
      <w:r>
        <w:br w:type="page"/>
      </w:r>
    </w:p>
    <w:p w14:paraId="39EF48E4" w14:textId="03EBBE2E" w:rsidR="006918BA" w:rsidRPr="00007521" w:rsidRDefault="00C36907" w:rsidP="00007521">
      <w:pPr>
        <w:pStyle w:val="Heading1"/>
      </w:pPr>
      <w:bookmarkStart w:id="9" w:name="_Toc64357149"/>
      <w:bookmarkStart w:id="10" w:name="_Toc37345142"/>
      <w:bookmarkEnd w:id="8"/>
      <w:r w:rsidRPr="00007521">
        <w:lastRenderedPageBreak/>
        <w:t>A</w:t>
      </w:r>
      <w:r w:rsidR="00677FC6" w:rsidRPr="00007521">
        <w:t>bbreviations</w:t>
      </w:r>
      <w:bookmarkEnd w:id="9"/>
      <w:r w:rsidR="00DC5A0A" w:rsidRPr="00007521">
        <w:t xml:space="preserve"> </w:t>
      </w:r>
      <w:bookmarkEnd w:id="10"/>
    </w:p>
    <w:p w14:paraId="3731AFB6" w14:textId="4AB8E6AD" w:rsidR="001F240F" w:rsidRDefault="001F240F" w:rsidP="00007521">
      <w:pPr>
        <w:rPr>
          <w:rFonts w:cs="Arial"/>
          <w:szCs w:val="28"/>
        </w:rPr>
      </w:pPr>
      <w:r>
        <w:rPr>
          <w:rFonts w:cs="Arial"/>
          <w:szCs w:val="28"/>
        </w:rPr>
        <w:t>D4I</w:t>
      </w:r>
      <w:r>
        <w:rPr>
          <w:rFonts w:cs="Arial"/>
          <w:szCs w:val="28"/>
        </w:rPr>
        <w:tab/>
      </w:r>
      <w:r>
        <w:rPr>
          <w:rFonts w:cs="Arial"/>
          <w:szCs w:val="28"/>
        </w:rPr>
        <w:tab/>
      </w:r>
      <w:r>
        <w:rPr>
          <w:rFonts w:cs="Arial"/>
          <w:szCs w:val="28"/>
        </w:rPr>
        <w:tab/>
      </w:r>
      <w:r>
        <w:rPr>
          <w:rFonts w:cs="Arial"/>
          <w:szCs w:val="28"/>
        </w:rPr>
        <w:tab/>
        <w:t>Data for Impact</w:t>
      </w:r>
    </w:p>
    <w:p w14:paraId="2BCC2D0C" w14:textId="7961C78F" w:rsidR="00007521" w:rsidRPr="003E7C74" w:rsidRDefault="00007521" w:rsidP="00007521">
      <w:pPr>
        <w:rPr>
          <w:rFonts w:cs="Arial"/>
          <w:szCs w:val="28"/>
        </w:rPr>
      </w:pPr>
      <w:r w:rsidRPr="003E7C74">
        <w:rPr>
          <w:rFonts w:cs="Arial"/>
          <w:szCs w:val="28"/>
        </w:rPr>
        <w:t>DHS</w:t>
      </w:r>
      <w:r w:rsidRPr="003E7C74">
        <w:rPr>
          <w:rFonts w:cs="Arial"/>
          <w:szCs w:val="28"/>
        </w:rPr>
        <w:tab/>
      </w:r>
      <w:r w:rsidRPr="003E7C74">
        <w:rPr>
          <w:rFonts w:cs="Arial"/>
          <w:szCs w:val="28"/>
        </w:rPr>
        <w:tab/>
      </w:r>
      <w:r w:rsidRPr="003E7C74">
        <w:rPr>
          <w:rFonts w:cs="Arial"/>
          <w:szCs w:val="28"/>
        </w:rPr>
        <w:tab/>
      </w:r>
      <w:r w:rsidR="003E7C74">
        <w:rPr>
          <w:rFonts w:cs="Arial"/>
          <w:szCs w:val="28"/>
        </w:rPr>
        <w:tab/>
      </w:r>
      <w:r w:rsidRPr="003E7C74">
        <w:rPr>
          <w:rFonts w:cs="Arial"/>
          <w:szCs w:val="28"/>
        </w:rPr>
        <w:t xml:space="preserve">Demographic </w:t>
      </w:r>
      <w:r w:rsidR="00487914">
        <w:rPr>
          <w:rFonts w:cs="Arial"/>
          <w:szCs w:val="28"/>
        </w:rPr>
        <w:t xml:space="preserve">and </w:t>
      </w:r>
      <w:r w:rsidRPr="003E7C74">
        <w:rPr>
          <w:rFonts w:cs="Arial"/>
          <w:szCs w:val="28"/>
        </w:rPr>
        <w:t>Health Survey</w:t>
      </w:r>
      <w:r w:rsidR="00487914">
        <w:rPr>
          <w:rFonts w:cs="Arial"/>
          <w:szCs w:val="28"/>
        </w:rPr>
        <w:t>(</w:t>
      </w:r>
      <w:r w:rsidR="00CD3E3F">
        <w:rPr>
          <w:rFonts w:cs="Arial"/>
          <w:szCs w:val="28"/>
        </w:rPr>
        <w:t>s</w:t>
      </w:r>
      <w:r w:rsidR="00487914">
        <w:rPr>
          <w:rFonts w:cs="Arial"/>
          <w:szCs w:val="28"/>
        </w:rPr>
        <w:t>)</w:t>
      </w:r>
    </w:p>
    <w:p w14:paraId="52E8E426" w14:textId="1AADF49B" w:rsidR="00007521" w:rsidRPr="003E7C74" w:rsidRDefault="00007521" w:rsidP="00007521">
      <w:pPr>
        <w:rPr>
          <w:rFonts w:cs="Arial"/>
          <w:szCs w:val="28"/>
        </w:rPr>
      </w:pPr>
      <w:r w:rsidRPr="003E7C74">
        <w:rPr>
          <w:rFonts w:cs="Arial"/>
          <w:szCs w:val="28"/>
        </w:rPr>
        <w:t>FP</w:t>
      </w:r>
      <w:r w:rsidRPr="003E7C74">
        <w:rPr>
          <w:rFonts w:cs="Arial"/>
          <w:szCs w:val="28"/>
        </w:rPr>
        <w:tab/>
      </w:r>
      <w:r w:rsidRPr="003E7C74">
        <w:rPr>
          <w:rFonts w:cs="Arial"/>
          <w:szCs w:val="28"/>
        </w:rPr>
        <w:tab/>
      </w:r>
      <w:r w:rsidRPr="003E7C74">
        <w:rPr>
          <w:rFonts w:cs="Arial"/>
          <w:szCs w:val="28"/>
        </w:rPr>
        <w:tab/>
      </w:r>
      <w:r w:rsidRPr="003E7C74">
        <w:rPr>
          <w:rFonts w:cs="Arial"/>
          <w:szCs w:val="28"/>
        </w:rPr>
        <w:tab/>
      </w:r>
      <w:r w:rsidR="00CD3E3F">
        <w:rPr>
          <w:rFonts w:cs="Arial"/>
          <w:szCs w:val="28"/>
        </w:rPr>
        <w:t>family p</w:t>
      </w:r>
      <w:r w:rsidRPr="003E7C74">
        <w:rPr>
          <w:rFonts w:cs="Arial"/>
          <w:szCs w:val="28"/>
        </w:rPr>
        <w:t>lanning</w:t>
      </w:r>
    </w:p>
    <w:p w14:paraId="4B8567E3" w14:textId="77777777" w:rsidR="00007521" w:rsidRPr="003E7C74" w:rsidRDefault="00007521" w:rsidP="00007521">
      <w:pPr>
        <w:rPr>
          <w:rFonts w:cs="Arial"/>
          <w:szCs w:val="28"/>
        </w:rPr>
      </w:pPr>
      <w:r w:rsidRPr="003E7C74">
        <w:rPr>
          <w:rFonts w:cs="Arial"/>
          <w:szCs w:val="28"/>
        </w:rPr>
        <w:t>FPET</w:t>
      </w:r>
      <w:r w:rsidRPr="003E7C74">
        <w:rPr>
          <w:rFonts w:cs="Arial"/>
          <w:szCs w:val="28"/>
        </w:rPr>
        <w:tab/>
      </w:r>
      <w:r w:rsidRPr="003E7C74">
        <w:rPr>
          <w:rFonts w:cs="Arial"/>
          <w:szCs w:val="28"/>
        </w:rPr>
        <w:tab/>
      </w:r>
      <w:r w:rsidRPr="003E7C74">
        <w:rPr>
          <w:rFonts w:cs="Arial"/>
          <w:szCs w:val="28"/>
        </w:rPr>
        <w:tab/>
        <w:t>Family Planning Estimation Tool</w:t>
      </w:r>
    </w:p>
    <w:p w14:paraId="57EF4063" w14:textId="3BC7B388" w:rsidR="00007521" w:rsidRPr="003E7C74" w:rsidRDefault="00007521" w:rsidP="00007521">
      <w:pPr>
        <w:rPr>
          <w:rFonts w:cs="Arial"/>
          <w:szCs w:val="28"/>
        </w:rPr>
      </w:pPr>
      <w:r w:rsidRPr="003E7C74">
        <w:rPr>
          <w:rFonts w:cs="Arial"/>
          <w:szCs w:val="28"/>
        </w:rPr>
        <w:t xml:space="preserve">HMIS </w:t>
      </w:r>
      <w:r w:rsidRPr="003E7C74">
        <w:rPr>
          <w:rFonts w:cs="Arial"/>
          <w:szCs w:val="28"/>
        </w:rPr>
        <w:tab/>
      </w:r>
      <w:r w:rsidRPr="003E7C74">
        <w:rPr>
          <w:rFonts w:cs="Arial"/>
          <w:szCs w:val="28"/>
        </w:rPr>
        <w:tab/>
      </w:r>
      <w:r w:rsidRPr="003E7C74">
        <w:rPr>
          <w:rFonts w:cs="Arial"/>
          <w:szCs w:val="28"/>
        </w:rPr>
        <w:tab/>
      </w:r>
      <w:r w:rsidR="00CD3E3F">
        <w:rPr>
          <w:rFonts w:cs="Arial"/>
          <w:szCs w:val="28"/>
        </w:rPr>
        <w:t>h</w:t>
      </w:r>
      <w:r w:rsidRPr="003E7C74">
        <w:rPr>
          <w:rFonts w:cs="Arial"/>
          <w:szCs w:val="28"/>
        </w:rPr>
        <w:t xml:space="preserve">ealth </w:t>
      </w:r>
      <w:r w:rsidR="00CD3E3F">
        <w:rPr>
          <w:rFonts w:cs="Arial"/>
          <w:szCs w:val="28"/>
        </w:rPr>
        <w:t>m</w:t>
      </w:r>
      <w:r w:rsidRPr="003E7C74">
        <w:rPr>
          <w:rFonts w:cs="Arial"/>
          <w:szCs w:val="28"/>
        </w:rPr>
        <w:t xml:space="preserve">anagement </w:t>
      </w:r>
      <w:r w:rsidR="00CD3E3F">
        <w:rPr>
          <w:rFonts w:cs="Arial"/>
          <w:szCs w:val="28"/>
        </w:rPr>
        <w:t>i</w:t>
      </w:r>
      <w:r w:rsidRPr="003E7C74">
        <w:rPr>
          <w:rFonts w:cs="Arial"/>
          <w:szCs w:val="28"/>
        </w:rPr>
        <w:t xml:space="preserve">nformation </w:t>
      </w:r>
      <w:r w:rsidR="00CD3E3F">
        <w:rPr>
          <w:rFonts w:cs="Arial"/>
          <w:szCs w:val="28"/>
        </w:rPr>
        <w:t>s</w:t>
      </w:r>
      <w:r w:rsidRPr="003E7C74">
        <w:rPr>
          <w:rFonts w:cs="Arial"/>
          <w:szCs w:val="28"/>
        </w:rPr>
        <w:t>ystem</w:t>
      </w:r>
    </w:p>
    <w:p w14:paraId="1085F667" w14:textId="2E49A147" w:rsidR="00007521" w:rsidRPr="003E7C74" w:rsidRDefault="00007521" w:rsidP="00007521">
      <w:pPr>
        <w:rPr>
          <w:rFonts w:cs="Arial"/>
          <w:szCs w:val="28"/>
        </w:rPr>
      </w:pPr>
      <w:proofErr w:type="spellStart"/>
      <w:r w:rsidRPr="003E7C74">
        <w:rPr>
          <w:rFonts w:cs="Arial"/>
          <w:szCs w:val="28"/>
        </w:rPr>
        <w:t>mCPR</w:t>
      </w:r>
      <w:proofErr w:type="spellEnd"/>
      <w:r w:rsidRPr="003E7C74">
        <w:rPr>
          <w:rFonts w:cs="Arial"/>
          <w:szCs w:val="28"/>
        </w:rPr>
        <w:t xml:space="preserve"> </w:t>
      </w:r>
      <w:r w:rsidRPr="003E7C74">
        <w:rPr>
          <w:rFonts w:cs="Arial"/>
          <w:szCs w:val="28"/>
        </w:rPr>
        <w:tab/>
      </w:r>
      <w:r w:rsidRPr="003E7C74">
        <w:rPr>
          <w:rFonts w:cs="Arial"/>
          <w:szCs w:val="28"/>
        </w:rPr>
        <w:tab/>
      </w:r>
      <w:r w:rsidRPr="003E7C74">
        <w:rPr>
          <w:rFonts w:cs="Arial"/>
          <w:szCs w:val="28"/>
        </w:rPr>
        <w:tab/>
      </w:r>
      <w:r w:rsidR="00CD3E3F">
        <w:rPr>
          <w:rFonts w:cs="Arial"/>
          <w:szCs w:val="28"/>
        </w:rPr>
        <w:t>modern c</w:t>
      </w:r>
      <w:r w:rsidRPr="003E7C74">
        <w:rPr>
          <w:rFonts w:cs="Arial"/>
          <w:szCs w:val="28"/>
        </w:rPr>
        <w:t xml:space="preserve">ontraceptive </w:t>
      </w:r>
      <w:r w:rsidR="00CD3E3F">
        <w:rPr>
          <w:rFonts w:cs="Arial"/>
          <w:szCs w:val="28"/>
        </w:rPr>
        <w:t>p</w:t>
      </w:r>
      <w:r w:rsidRPr="003E7C74">
        <w:rPr>
          <w:rFonts w:cs="Arial"/>
          <w:szCs w:val="28"/>
        </w:rPr>
        <w:t xml:space="preserve">revalence </w:t>
      </w:r>
      <w:r w:rsidR="00CD3E3F">
        <w:rPr>
          <w:rFonts w:cs="Arial"/>
          <w:szCs w:val="28"/>
        </w:rPr>
        <w:t>r</w:t>
      </w:r>
      <w:r w:rsidRPr="003E7C74">
        <w:rPr>
          <w:rFonts w:cs="Arial"/>
          <w:szCs w:val="28"/>
        </w:rPr>
        <w:t>ate</w:t>
      </w:r>
    </w:p>
    <w:p w14:paraId="7E4A7820" w14:textId="21F2788C" w:rsidR="00007521" w:rsidRPr="003E7C74" w:rsidRDefault="00007521" w:rsidP="00007521">
      <w:pPr>
        <w:rPr>
          <w:rFonts w:cs="Arial"/>
          <w:szCs w:val="28"/>
        </w:rPr>
      </w:pPr>
      <w:r w:rsidRPr="003E7C74">
        <w:rPr>
          <w:rFonts w:cs="Arial"/>
          <w:szCs w:val="28"/>
        </w:rPr>
        <w:t>MICS</w:t>
      </w:r>
      <w:r w:rsidRPr="003E7C74">
        <w:rPr>
          <w:rFonts w:cs="Arial"/>
          <w:szCs w:val="28"/>
        </w:rPr>
        <w:tab/>
      </w:r>
      <w:r w:rsidRPr="003E7C74">
        <w:rPr>
          <w:rFonts w:cs="Arial"/>
          <w:szCs w:val="28"/>
        </w:rPr>
        <w:tab/>
      </w:r>
      <w:r w:rsidRPr="003E7C74">
        <w:rPr>
          <w:rFonts w:cs="Arial"/>
          <w:szCs w:val="28"/>
        </w:rPr>
        <w:tab/>
        <w:t>Multiple Indicator Cluster Survey</w:t>
      </w:r>
      <w:r w:rsidR="00487914">
        <w:rPr>
          <w:rFonts w:cs="Arial"/>
          <w:szCs w:val="28"/>
        </w:rPr>
        <w:t>(</w:t>
      </w:r>
      <w:r w:rsidRPr="003E7C74">
        <w:rPr>
          <w:rFonts w:cs="Arial"/>
          <w:szCs w:val="28"/>
        </w:rPr>
        <w:t>s</w:t>
      </w:r>
      <w:r w:rsidR="00487914">
        <w:rPr>
          <w:rFonts w:cs="Arial"/>
          <w:szCs w:val="28"/>
        </w:rPr>
        <w:t>)</w:t>
      </w:r>
    </w:p>
    <w:p w14:paraId="09EF51FF" w14:textId="738249B3" w:rsidR="00007521" w:rsidRPr="003E7C74" w:rsidRDefault="00007521" w:rsidP="00007521">
      <w:pPr>
        <w:rPr>
          <w:rFonts w:cs="Arial"/>
          <w:szCs w:val="28"/>
        </w:rPr>
      </w:pPr>
      <w:r w:rsidRPr="003E7C74">
        <w:rPr>
          <w:rFonts w:cs="Arial"/>
          <w:szCs w:val="28"/>
        </w:rPr>
        <w:t>M&amp;E</w:t>
      </w:r>
      <w:r w:rsidRPr="003E7C74">
        <w:rPr>
          <w:rFonts w:cs="Arial"/>
          <w:szCs w:val="28"/>
        </w:rPr>
        <w:tab/>
      </w:r>
      <w:r w:rsidRPr="003E7C74">
        <w:rPr>
          <w:rFonts w:cs="Arial"/>
          <w:szCs w:val="28"/>
        </w:rPr>
        <w:tab/>
      </w:r>
      <w:r w:rsidRPr="003E7C74">
        <w:rPr>
          <w:rFonts w:cs="Arial"/>
          <w:szCs w:val="28"/>
        </w:rPr>
        <w:tab/>
      </w:r>
      <w:r w:rsidR="00CD3E3F">
        <w:rPr>
          <w:rFonts w:cs="Arial"/>
          <w:szCs w:val="28"/>
        </w:rPr>
        <w:t>m</w:t>
      </w:r>
      <w:r w:rsidRPr="003E7C74">
        <w:rPr>
          <w:rFonts w:cs="Arial"/>
          <w:szCs w:val="28"/>
        </w:rPr>
        <w:t xml:space="preserve">onitoring </w:t>
      </w:r>
      <w:r w:rsidR="00CD3E3F">
        <w:rPr>
          <w:rFonts w:cs="Arial"/>
          <w:szCs w:val="28"/>
        </w:rPr>
        <w:t>and</w:t>
      </w:r>
      <w:r w:rsidRPr="003E7C74">
        <w:rPr>
          <w:rFonts w:cs="Arial"/>
          <w:szCs w:val="28"/>
        </w:rPr>
        <w:t xml:space="preserve"> </w:t>
      </w:r>
      <w:r w:rsidR="00CD3E3F">
        <w:rPr>
          <w:rFonts w:cs="Arial"/>
          <w:szCs w:val="28"/>
        </w:rPr>
        <w:t>e</w:t>
      </w:r>
      <w:r w:rsidRPr="003E7C74">
        <w:rPr>
          <w:rFonts w:cs="Arial"/>
          <w:szCs w:val="28"/>
        </w:rPr>
        <w:t>valuation</w:t>
      </w:r>
    </w:p>
    <w:p w14:paraId="3D296C8B" w14:textId="2A619998" w:rsidR="00007521" w:rsidRPr="003E7C74" w:rsidRDefault="00007521" w:rsidP="00007521">
      <w:pPr>
        <w:rPr>
          <w:rFonts w:cs="Arial"/>
          <w:szCs w:val="28"/>
        </w:rPr>
      </w:pPr>
      <w:r w:rsidRPr="003E7C74">
        <w:rPr>
          <w:rFonts w:cs="Arial"/>
          <w:szCs w:val="28"/>
        </w:rPr>
        <w:t>PMA</w:t>
      </w:r>
      <w:r w:rsidRPr="003E7C74">
        <w:rPr>
          <w:rFonts w:cs="Arial"/>
          <w:szCs w:val="28"/>
        </w:rPr>
        <w:tab/>
      </w:r>
      <w:r w:rsidRPr="003E7C74">
        <w:rPr>
          <w:rFonts w:cs="Arial"/>
          <w:szCs w:val="28"/>
        </w:rPr>
        <w:tab/>
      </w:r>
      <w:r w:rsidRPr="003E7C74">
        <w:rPr>
          <w:rFonts w:cs="Arial"/>
          <w:szCs w:val="28"/>
        </w:rPr>
        <w:tab/>
      </w:r>
      <w:r w:rsidR="004E0772">
        <w:rPr>
          <w:rFonts w:cs="Arial"/>
          <w:szCs w:val="28"/>
        </w:rPr>
        <w:t>P</w:t>
      </w:r>
      <w:r w:rsidRPr="003E7C74">
        <w:rPr>
          <w:rFonts w:cs="Arial"/>
          <w:szCs w:val="28"/>
        </w:rPr>
        <w:t xml:space="preserve">erformance </w:t>
      </w:r>
      <w:r w:rsidR="004E0772">
        <w:rPr>
          <w:rFonts w:cs="Arial"/>
          <w:szCs w:val="28"/>
        </w:rPr>
        <w:t>M</w:t>
      </w:r>
      <w:r w:rsidRPr="003E7C74">
        <w:rPr>
          <w:rFonts w:cs="Arial"/>
          <w:szCs w:val="28"/>
        </w:rPr>
        <w:t xml:space="preserve">onitoring for </w:t>
      </w:r>
      <w:r w:rsidR="004E0772">
        <w:rPr>
          <w:rFonts w:cs="Arial"/>
          <w:szCs w:val="28"/>
        </w:rPr>
        <w:t>A</w:t>
      </w:r>
      <w:r w:rsidRPr="003E7C74">
        <w:rPr>
          <w:rFonts w:cs="Arial"/>
          <w:szCs w:val="28"/>
        </w:rPr>
        <w:t>ction</w:t>
      </w:r>
    </w:p>
    <w:p w14:paraId="7935E037" w14:textId="1A55BA01" w:rsidR="00007521" w:rsidRPr="003E7C74" w:rsidRDefault="00007521" w:rsidP="00007521">
      <w:pPr>
        <w:rPr>
          <w:rFonts w:cs="Arial"/>
          <w:szCs w:val="28"/>
        </w:rPr>
      </w:pPr>
      <w:r w:rsidRPr="003E7C74">
        <w:rPr>
          <w:rFonts w:cs="Arial"/>
          <w:szCs w:val="28"/>
        </w:rPr>
        <w:t>RDQA</w:t>
      </w:r>
      <w:r w:rsidRPr="003E7C74">
        <w:rPr>
          <w:rFonts w:cs="Arial"/>
          <w:szCs w:val="28"/>
        </w:rPr>
        <w:tab/>
      </w:r>
      <w:r w:rsidRPr="003E7C74">
        <w:rPr>
          <w:rFonts w:cs="Arial"/>
          <w:szCs w:val="28"/>
        </w:rPr>
        <w:tab/>
      </w:r>
      <w:r w:rsidRPr="003E7C74">
        <w:rPr>
          <w:rFonts w:cs="Arial"/>
          <w:szCs w:val="28"/>
        </w:rPr>
        <w:tab/>
      </w:r>
      <w:r w:rsidR="00CA5230">
        <w:rPr>
          <w:rFonts w:cs="Arial"/>
          <w:szCs w:val="28"/>
        </w:rPr>
        <w:t>R</w:t>
      </w:r>
      <w:r w:rsidRPr="003E7C74">
        <w:rPr>
          <w:rFonts w:cs="Arial"/>
          <w:szCs w:val="28"/>
        </w:rPr>
        <w:t xml:space="preserve">outine </w:t>
      </w:r>
      <w:r w:rsidR="00CA5230">
        <w:rPr>
          <w:rFonts w:cs="Arial"/>
          <w:szCs w:val="28"/>
        </w:rPr>
        <w:t>D</w:t>
      </w:r>
      <w:r w:rsidRPr="003E7C74">
        <w:rPr>
          <w:rFonts w:cs="Arial"/>
          <w:szCs w:val="28"/>
        </w:rPr>
        <w:t xml:space="preserve">ata </w:t>
      </w:r>
      <w:r w:rsidR="00CA5230">
        <w:rPr>
          <w:rFonts w:cs="Arial"/>
          <w:szCs w:val="28"/>
        </w:rPr>
        <w:t>Q</w:t>
      </w:r>
      <w:r w:rsidRPr="003E7C74">
        <w:rPr>
          <w:rFonts w:cs="Arial"/>
          <w:szCs w:val="28"/>
        </w:rPr>
        <w:t xml:space="preserve">uality </w:t>
      </w:r>
      <w:r w:rsidR="00CA5230">
        <w:rPr>
          <w:rFonts w:cs="Arial"/>
          <w:szCs w:val="28"/>
        </w:rPr>
        <w:t>A</w:t>
      </w:r>
      <w:r w:rsidRPr="003E7C74">
        <w:rPr>
          <w:rFonts w:cs="Arial"/>
          <w:szCs w:val="28"/>
        </w:rPr>
        <w:t>ssessment</w:t>
      </w:r>
    </w:p>
    <w:p w14:paraId="22E7A860" w14:textId="191B75D3" w:rsidR="00007521" w:rsidRPr="003E7C74" w:rsidRDefault="00007521" w:rsidP="00007521">
      <w:pPr>
        <w:rPr>
          <w:rFonts w:cs="Arial"/>
          <w:szCs w:val="28"/>
        </w:rPr>
      </w:pPr>
      <w:r w:rsidRPr="003E7C74">
        <w:rPr>
          <w:rFonts w:cs="Arial"/>
          <w:szCs w:val="28"/>
        </w:rPr>
        <w:t>SS</w:t>
      </w:r>
      <w:r w:rsidR="00F66809">
        <w:rPr>
          <w:rFonts w:cs="Arial"/>
          <w:szCs w:val="28"/>
        </w:rPr>
        <w:t>_</w:t>
      </w:r>
      <w:r w:rsidRPr="003E7C74">
        <w:rPr>
          <w:rFonts w:cs="Arial"/>
          <w:szCs w:val="28"/>
        </w:rPr>
        <w:t>EMU</w:t>
      </w:r>
      <w:r w:rsidRPr="003E7C74">
        <w:rPr>
          <w:rFonts w:cs="Arial"/>
          <w:szCs w:val="28"/>
        </w:rPr>
        <w:tab/>
      </w:r>
      <w:r w:rsidRPr="003E7C74">
        <w:rPr>
          <w:rFonts w:cs="Arial"/>
          <w:szCs w:val="28"/>
        </w:rPr>
        <w:tab/>
      </w:r>
      <w:r w:rsidR="001F240F">
        <w:rPr>
          <w:rFonts w:cs="Arial"/>
          <w:szCs w:val="28"/>
        </w:rPr>
        <w:tab/>
      </w:r>
      <w:r w:rsidRPr="003E7C74">
        <w:rPr>
          <w:rFonts w:cs="Arial"/>
          <w:szCs w:val="28"/>
        </w:rPr>
        <w:t>Service Statistics to Estimated Modern Use</w:t>
      </w:r>
    </w:p>
    <w:p w14:paraId="7E48B060" w14:textId="4D83EC9A" w:rsidR="001F240F" w:rsidRPr="003E7C74" w:rsidRDefault="001F240F" w:rsidP="00007521">
      <w:pPr>
        <w:rPr>
          <w:rFonts w:cs="Arial"/>
          <w:szCs w:val="28"/>
        </w:rPr>
      </w:pPr>
      <w:r>
        <w:rPr>
          <w:rFonts w:cs="Arial"/>
          <w:szCs w:val="28"/>
        </w:rPr>
        <w:t>UNPD</w:t>
      </w:r>
      <w:r>
        <w:rPr>
          <w:rFonts w:cs="Arial"/>
          <w:szCs w:val="28"/>
        </w:rPr>
        <w:tab/>
      </w:r>
      <w:r>
        <w:rPr>
          <w:rFonts w:cs="Arial"/>
          <w:szCs w:val="28"/>
        </w:rPr>
        <w:tab/>
      </w:r>
      <w:r>
        <w:rPr>
          <w:rFonts w:cs="Arial"/>
          <w:szCs w:val="28"/>
        </w:rPr>
        <w:tab/>
        <w:t>United Nations Population Division</w:t>
      </w:r>
    </w:p>
    <w:p w14:paraId="42F493C7" w14:textId="0B154B70" w:rsidR="00007521" w:rsidRPr="003E7C74" w:rsidRDefault="00007521" w:rsidP="00007521">
      <w:pPr>
        <w:rPr>
          <w:rFonts w:cs="Arial"/>
          <w:szCs w:val="28"/>
        </w:rPr>
      </w:pPr>
      <w:r w:rsidRPr="003E7C74">
        <w:rPr>
          <w:rFonts w:cs="Arial"/>
          <w:szCs w:val="28"/>
        </w:rPr>
        <w:t>USAID</w:t>
      </w:r>
      <w:r w:rsidRPr="003E7C74">
        <w:rPr>
          <w:rFonts w:cs="Arial"/>
          <w:szCs w:val="28"/>
        </w:rPr>
        <w:tab/>
      </w:r>
      <w:r w:rsidRPr="003E7C74">
        <w:rPr>
          <w:rFonts w:cs="Arial"/>
          <w:szCs w:val="28"/>
        </w:rPr>
        <w:tab/>
      </w:r>
      <w:r w:rsidRPr="003E7C74">
        <w:rPr>
          <w:rFonts w:cs="Arial"/>
          <w:szCs w:val="28"/>
        </w:rPr>
        <w:tab/>
        <w:t>United States A</w:t>
      </w:r>
      <w:r w:rsidR="00CD3E3F">
        <w:rPr>
          <w:rFonts w:cs="Arial"/>
          <w:szCs w:val="28"/>
        </w:rPr>
        <w:t>gency</w:t>
      </w:r>
      <w:r w:rsidRPr="003E7C74">
        <w:rPr>
          <w:rFonts w:cs="Arial"/>
          <w:szCs w:val="28"/>
        </w:rPr>
        <w:t xml:space="preserve"> for International Development</w:t>
      </w:r>
    </w:p>
    <w:p w14:paraId="3BD60FFC" w14:textId="6D80E67F" w:rsidR="00007521" w:rsidRPr="003E7C74" w:rsidRDefault="00007521" w:rsidP="00007521">
      <w:pPr>
        <w:rPr>
          <w:rFonts w:cs="Arial"/>
          <w:szCs w:val="28"/>
        </w:rPr>
      </w:pPr>
      <w:r w:rsidRPr="003E7C74">
        <w:rPr>
          <w:rFonts w:cs="Arial"/>
          <w:szCs w:val="28"/>
        </w:rPr>
        <w:t>VF</w:t>
      </w:r>
      <w:r w:rsidRPr="003E7C74">
        <w:rPr>
          <w:rFonts w:cs="Arial"/>
          <w:szCs w:val="28"/>
        </w:rPr>
        <w:tab/>
      </w:r>
      <w:r w:rsidRPr="003E7C74">
        <w:rPr>
          <w:rFonts w:cs="Arial"/>
          <w:szCs w:val="28"/>
        </w:rPr>
        <w:tab/>
      </w:r>
      <w:r w:rsidRPr="003E7C74">
        <w:rPr>
          <w:rFonts w:cs="Arial"/>
          <w:szCs w:val="28"/>
        </w:rPr>
        <w:tab/>
      </w:r>
      <w:r w:rsidRPr="003E7C74">
        <w:rPr>
          <w:rFonts w:cs="Arial"/>
          <w:szCs w:val="28"/>
        </w:rPr>
        <w:tab/>
      </w:r>
      <w:r w:rsidR="00CD3E3F">
        <w:rPr>
          <w:rFonts w:cs="Arial"/>
          <w:szCs w:val="28"/>
        </w:rPr>
        <w:t>v</w:t>
      </w:r>
      <w:r w:rsidRPr="003E7C74">
        <w:rPr>
          <w:rFonts w:cs="Arial"/>
          <w:szCs w:val="28"/>
        </w:rPr>
        <w:t xml:space="preserve">erification </w:t>
      </w:r>
      <w:r w:rsidR="00CD3E3F">
        <w:rPr>
          <w:rFonts w:cs="Arial"/>
          <w:szCs w:val="28"/>
        </w:rPr>
        <w:t>f</w:t>
      </w:r>
      <w:r w:rsidRPr="003E7C74">
        <w:rPr>
          <w:rFonts w:cs="Arial"/>
          <w:szCs w:val="28"/>
        </w:rPr>
        <w:t>actor</w:t>
      </w:r>
    </w:p>
    <w:p w14:paraId="1E301675" w14:textId="0D9C6FF6" w:rsidR="00007521" w:rsidRPr="003E7C74" w:rsidRDefault="00007521" w:rsidP="00007521">
      <w:pPr>
        <w:rPr>
          <w:rFonts w:cs="Arial"/>
          <w:szCs w:val="28"/>
        </w:rPr>
      </w:pPr>
      <w:r w:rsidRPr="003E7C74">
        <w:rPr>
          <w:rFonts w:cs="Arial"/>
          <w:szCs w:val="28"/>
        </w:rPr>
        <w:t>WPP</w:t>
      </w:r>
      <w:r w:rsidRPr="003E7C74">
        <w:rPr>
          <w:rFonts w:cs="Arial"/>
          <w:szCs w:val="28"/>
        </w:rPr>
        <w:tab/>
      </w:r>
      <w:r w:rsidRPr="003E7C74">
        <w:rPr>
          <w:rFonts w:cs="Arial"/>
          <w:szCs w:val="28"/>
        </w:rPr>
        <w:tab/>
      </w:r>
      <w:r w:rsidRPr="003E7C74">
        <w:rPr>
          <w:rFonts w:cs="Arial"/>
          <w:szCs w:val="28"/>
        </w:rPr>
        <w:tab/>
        <w:t>World Population Pro</w:t>
      </w:r>
      <w:r w:rsidR="00CD3E3F">
        <w:rPr>
          <w:rFonts w:cs="Arial"/>
          <w:szCs w:val="28"/>
        </w:rPr>
        <w:t>spects</w:t>
      </w:r>
    </w:p>
    <w:p w14:paraId="35DA4D2A" w14:textId="77777777" w:rsidR="00FB7C67" w:rsidRPr="00AD57DB" w:rsidRDefault="00FB7C67" w:rsidP="007C7B0F">
      <w:pPr>
        <w:tabs>
          <w:tab w:val="center" w:pos="3774"/>
        </w:tabs>
        <w:spacing w:after="0"/>
        <w:ind w:left="-3" w:firstLine="0"/>
      </w:pPr>
      <w:r>
        <w:br w:type="page"/>
      </w:r>
    </w:p>
    <w:tbl>
      <w:tblPr>
        <w:tblStyle w:val="TableGrid0"/>
        <w:tblpPr w:leftFromText="180" w:rightFromText="180" w:horzAnchor="margin" w:tblpY="1395"/>
        <w:tblW w:w="9895" w:type="dxa"/>
        <w:tblLook w:val="04A0" w:firstRow="1" w:lastRow="0" w:firstColumn="1" w:lastColumn="0" w:noHBand="0" w:noVBand="1"/>
      </w:tblPr>
      <w:tblGrid>
        <w:gridCol w:w="1435"/>
        <w:gridCol w:w="5130"/>
        <w:gridCol w:w="1620"/>
        <w:gridCol w:w="1710"/>
      </w:tblGrid>
      <w:tr w:rsidR="00007521" w:rsidRPr="00007521" w14:paraId="2AA945F6" w14:textId="77777777" w:rsidTr="00007521">
        <w:tc>
          <w:tcPr>
            <w:tcW w:w="9895" w:type="dxa"/>
            <w:gridSpan w:val="4"/>
            <w:shd w:val="clear" w:color="auto" w:fill="BFBFBF" w:themeFill="background1" w:themeFillShade="BF"/>
          </w:tcPr>
          <w:p w14:paraId="12CF02C0" w14:textId="77777777" w:rsidR="00007521" w:rsidRPr="00F66809" w:rsidRDefault="00007521" w:rsidP="00F66809">
            <w:pPr>
              <w:pStyle w:val="Tabletext"/>
              <w:jc w:val="center"/>
              <w:rPr>
                <w:b/>
              </w:rPr>
            </w:pPr>
            <w:r w:rsidRPr="00F66809">
              <w:rPr>
                <w:b/>
                <w:sz w:val="20"/>
              </w:rPr>
              <w:lastRenderedPageBreak/>
              <w:t>WORKSHOP AGENDA</w:t>
            </w:r>
          </w:p>
        </w:tc>
      </w:tr>
      <w:tr w:rsidR="00007521" w:rsidRPr="00007521" w14:paraId="4A890014" w14:textId="77777777" w:rsidTr="00007521">
        <w:tc>
          <w:tcPr>
            <w:tcW w:w="9895" w:type="dxa"/>
            <w:gridSpan w:val="4"/>
            <w:shd w:val="clear" w:color="auto" w:fill="BFBFBF" w:themeFill="background1" w:themeFillShade="BF"/>
          </w:tcPr>
          <w:p w14:paraId="3AEDA969" w14:textId="77777777" w:rsidR="00007521" w:rsidRPr="00007521" w:rsidRDefault="00007521" w:rsidP="00F66809">
            <w:pPr>
              <w:pStyle w:val="Tabletext"/>
            </w:pPr>
          </w:p>
        </w:tc>
      </w:tr>
      <w:tr w:rsidR="00007521" w:rsidRPr="00007521" w14:paraId="44EF25F1" w14:textId="77777777" w:rsidTr="00800834">
        <w:tc>
          <w:tcPr>
            <w:tcW w:w="1435" w:type="dxa"/>
          </w:tcPr>
          <w:p w14:paraId="04D4DE6E" w14:textId="77777777" w:rsidR="00007521" w:rsidRPr="000C51E4" w:rsidRDefault="00007521" w:rsidP="00F66809">
            <w:pPr>
              <w:pStyle w:val="Tabletext"/>
              <w:rPr>
                <w:b/>
              </w:rPr>
            </w:pPr>
            <w:r w:rsidRPr="000C51E4">
              <w:rPr>
                <w:b/>
              </w:rPr>
              <w:t>Time</w:t>
            </w:r>
          </w:p>
        </w:tc>
        <w:tc>
          <w:tcPr>
            <w:tcW w:w="5130" w:type="dxa"/>
          </w:tcPr>
          <w:p w14:paraId="7565C94C" w14:textId="77777777" w:rsidR="00007521" w:rsidRPr="000C51E4" w:rsidRDefault="00007521" w:rsidP="00F66809">
            <w:pPr>
              <w:pStyle w:val="Tabletext"/>
              <w:rPr>
                <w:b/>
              </w:rPr>
            </w:pPr>
            <w:r w:rsidRPr="000C51E4">
              <w:rPr>
                <w:b/>
              </w:rPr>
              <w:t>Session</w:t>
            </w:r>
          </w:p>
        </w:tc>
        <w:tc>
          <w:tcPr>
            <w:tcW w:w="1620" w:type="dxa"/>
          </w:tcPr>
          <w:p w14:paraId="5CE8504F" w14:textId="77777777" w:rsidR="00007521" w:rsidRPr="000C51E4" w:rsidRDefault="00007521" w:rsidP="00F66809">
            <w:pPr>
              <w:pStyle w:val="Tabletext"/>
              <w:rPr>
                <w:b/>
              </w:rPr>
            </w:pPr>
            <w:r w:rsidRPr="000C51E4">
              <w:rPr>
                <w:b/>
              </w:rPr>
              <w:t>Facilitator</w:t>
            </w:r>
          </w:p>
        </w:tc>
        <w:tc>
          <w:tcPr>
            <w:tcW w:w="1710" w:type="dxa"/>
          </w:tcPr>
          <w:p w14:paraId="575DCF86" w14:textId="77777777" w:rsidR="00007521" w:rsidRPr="000C51E4" w:rsidRDefault="00007521" w:rsidP="00F66809">
            <w:pPr>
              <w:pStyle w:val="Tabletext"/>
              <w:rPr>
                <w:b/>
              </w:rPr>
            </w:pPr>
            <w:r w:rsidRPr="000C51E4">
              <w:rPr>
                <w:b/>
              </w:rPr>
              <w:t>Moderator</w:t>
            </w:r>
          </w:p>
        </w:tc>
      </w:tr>
      <w:tr w:rsidR="00007521" w:rsidRPr="00007521" w14:paraId="06CA76DA" w14:textId="77777777" w:rsidTr="00007521">
        <w:tc>
          <w:tcPr>
            <w:tcW w:w="9895" w:type="dxa"/>
            <w:gridSpan w:val="4"/>
            <w:shd w:val="clear" w:color="auto" w:fill="BFBFBF" w:themeFill="background1" w:themeFillShade="BF"/>
          </w:tcPr>
          <w:p w14:paraId="258F555C" w14:textId="77777777" w:rsidR="00007521" w:rsidRPr="00F66809" w:rsidRDefault="00007521" w:rsidP="00F66809">
            <w:pPr>
              <w:pStyle w:val="Tabletext"/>
              <w:rPr>
                <w:b/>
              </w:rPr>
            </w:pPr>
            <w:r w:rsidRPr="00F66809">
              <w:rPr>
                <w:b/>
              </w:rPr>
              <w:t>Day 1</w:t>
            </w:r>
          </w:p>
        </w:tc>
      </w:tr>
      <w:tr w:rsidR="00007521" w:rsidRPr="00007521" w14:paraId="2902D2C8" w14:textId="77777777" w:rsidTr="00800834">
        <w:tc>
          <w:tcPr>
            <w:tcW w:w="1435" w:type="dxa"/>
          </w:tcPr>
          <w:p w14:paraId="203E472A" w14:textId="77777777" w:rsidR="00007521" w:rsidRPr="00007521" w:rsidRDefault="00007521" w:rsidP="00F66809">
            <w:pPr>
              <w:pStyle w:val="Tabletext"/>
            </w:pPr>
            <w:r w:rsidRPr="00007521">
              <w:t>8:00-8:45</w:t>
            </w:r>
          </w:p>
        </w:tc>
        <w:tc>
          <w:tcPr>
            <w:tcW w:w="5130" w:type="dxa"/>
          </w:tcPr>
          <w:p w14:paraId="103CD20E" w14:textId="77777777" w:rsidR="00007521" w:rsidRPr="00007521" w:rsidRDefault="00007521" w:rsidP="00F66809">
            <w:pPr>
              <w:pStyle w:val="Tabletext"/>
            </w:pPr>
            <w:r w:rsidRPr="00007521">
              <w:t>Participant registration</w:t>
            </w:r>
          </w:p>
        </w:tc>
        <w:tc>
          <w:tcPr>
            <w:tcW w:w="1620" w:type="dxa"/>
          </w:tcPr>
          <w:p w14:paraId="0853149E" w14:textId="77777777" w:rsidR="00007521" w:rsidRPr="00007521" w:rsidRDefault="00007521" w:rsidP="00F66809">
            <w:pPr>
              <w:pStyle w:val="Tabletext"/>
            </w:pPr>
          </w:p>
        </w:tc>
        <w:tc>
          <w:tcPr>
            <w:tcW w:w="1710" w:type="dxa"/>
          </w:tcPr>
          <w:p w14:paraId="764AA758" w14:textId="77777777" w:rsidR="00007521" w:rsidRPr="00007521" w:rsidRDefault="00007521" w:rsidP="00F66809">
            <w:pPr>
              <w:pStyle w:val="Tabletext"/>
            </w:pPr>
          </w:p>
        </w:tc>
      </w:tr>
      <w:tr w:rsidR="00007521" w:rsidRPr="00007521" w14:paraId="484D925E" w14:textId="77777777" w:rsidTr="00800834">
        <w:tc>
          <w:tcPr>
            <w:tcW w:w="1435" w:type="dxa"/>
          </w:tcPr>
          <w:p w14:paraId="6C5D0737" w14:textId="77777777" w:rsidR="00007521" w:rsidRPr="00007521" w:rsidRDefault="00007521" w:rsidP="00F66809">
            <w:pPr>
              <w:pStyle w:val="Tabletext"/>
            </w:pPr>
            <w:r w:rsidRPr="00007521">
              <w:t>8:45-9:00</w:t>
            </w:r>
          </w:p>
        </w:tc>
        <w:tc>
          <w:tcPr>
            <w:tcW w:w="5130" w:type="dxa"/>
          </w:tcPr>
          <w:p w14:paraId="47EAAA89" w14:textId="77777777" w:rsidR="00007521" w:rsidRPr="00007521" w:rsidRDefault="00007521" w:rsidP="00F66809">
            <w:pPr>
              <w:pStyle w:val="Tabletext"/>
            </w:pPr>
            <w:r w:rsidRPr="00007521">
              <w:t>Welcome address</w:t>
            </w:r>
          </w:p>
        </w:tc>
        <w:tc>
          <w:tcPr>
            <w:tcW w:w="1620" w:type="dxa"/>
          </w:tcPr>
          <w:p w14:paraId="109D36CB" w14:textId="77777777" w:rsidR="00007521" w:rsidRPr="00007521" w:rsidRDefault="00007521" w:rsidP="00F66809">
            <w:pPr>
              <w:pStyle w:val="Tabletext"/>
            </w:pPr>
          </w:p>
        </w:tc>
        <w:tc>
          <w:tcPr>
            <w:tcW w:w="1710" w:type="dxa"/>
          </w:tcPr>
          <w:p w14:paraId="7A4BC83C" w14:textId="77777777" w:rsidR="00007521" w:rsidRPr="00007521" w:rsidRDefault="00007521" w:rsidP="00F66809">
            <w:pPr>
              <w:pStyle w:val="Tabletext"/>
            </w:pPr>
          </w:p>
        </w:tc>
      </w:tr>
      <w:tr w:rsidR="00007521" w:rsidRPr="00007521" w14:paraId="1521E0C3" w14:textId="77777777" w:rsidTr="00800834">
        <w:tc>
          <w:tcPr>
            <w:tcW w:w="1435" w:type="dxa"/>
          </w:tcPr>
          <w:p w14:paraId="62F501A1" w14:textId="5918BEB0" w:rsidR="00007521" w:rsidRPr="00007521" w:rsidRDefault="00007521" w:rsidP="00F66809">
            <w:pPr>
              <w:pStyle w:val="Tabletext"/>
            </w:pPr>
            <w:r w:rsidRPr="00007521">
              <w:t>9</w:t>
            </w:r>
            <w:r w:rsidR="00CA5230">
              <w:t>:00</w:t>
            </w:r>
            <w:r w:rsidR="00A31A81">
              <w:t>–</w:t>
            </w:r>
            <w:r w:rsidRPr="00007521">
              <w:t>9:45</w:t>
            </w:r>
          </w:p>
        </w:tc>
        <w:tc>
          <w:tcPr>
            <w:tcW w:w="5130" w:type="dxa"/>
          </w:tcPr>
          <w:p w14:paraId="6C4C6363" w14:textId="4DE9E8D9" w:rsidR="00007521" w:rsidRPr="00007521" w:rsidRDefault="00800834" w:rsidP="00F66809">
            <w:pPr>
              <w:pStyle w:val="Tabletext"/>
            </w:pPr>
            <w:r>
              <w:t xml:space="preserve">Session 1: </w:t>
            </w:r>
            <w:r w:rsidR="00007521" w:rsidRPr="00007521">
              <w:t>Introduction</w:t>
            </w:r>
            <w:r w:rsidR="00A630FF">
              <w:t xml:space="preserve"> to Family Planning Data Quality</w:t>
            </w:r>
          </w:p>
        </w:tc>
        <w:tc>
          <w:tcPr>
            <w:tcW w:w="1620" w:type="dxa"/>
          </w:tcPr>
          <w:p w14:paraId="498DCE5E" w14:textId="77777777" w:rsidR="00007521" w:rsidRPr="00007521" w:rsidRDefault="00007521" w:rsidP="00F66809">
            <w:pPr>
              <w:pStyle w:val="Tabletext"/>
            </w:pPr>
          </w:p>
        </w:tc>
        <w:tc>
          <w:tcPr>
            <w:tcW w:w="1710" w:type="dxa"/>
          </w:tcPr>
          <w:p w14:paraId="6032BA4C" w14:textId="77777777" w:rsidR="00007521" w:rsidRPr="00007521" w:rsidRDefault="00007521" w:rsidP="00F66809">
            <w:pPr>
              <w:pStyle w:val="Tabletext"/>
            </w:pPr>
          </w:p>
        </w:tc>
      </w:tr>
      <w:tr w:rsidR="00007521" w:rsidRPr="00007521" w14:paraId="4974B5BA" w14:textId="77777777" w:rsidTr="00800834">
        <w:tc>
          <w:tcPr>
            <w:tcW w:w="1435" w:type="dxa"/>
          </w:tcPr>
          <w:p w14:paraId="4FB84293" w14:textId="77777777" w:rsidR="00007521" w:rsidRPr="00007521" w:rsidRDefault="00007521" w:rsidP="00F66809">
            <w:pPr>
              <w:pStyle w:val="Tabletext"/>
            </w:pPr>
            <w:r w:rsidRPr="00007521">
              <w:t>9:45-10:00</w:t>
            </w:r>
          </w:p>
        </w:tc>
        <w:tc>
          <w:tcPr>
            <w:tcW w:w="5130" w:type="dxa"/>
          </w:tcPr>
          <w:p w14:paraId="6ADEE1E8" w14:textId="77777777" w:rsidR="00007521" w:rsidRPr="00007521" w:rsidRDefault="00007521" w:rsidP="00F66809">
            <w:pPr>
              <w:pStyle w:val="Tabletext"/>
            </w:pPr>
            <w:r w:rsidRPr="00007521">
              <w:t>Tea Break</w:t>
            </w:r>
          </w:p>
        </w:tc>
        <w:tc>
          <w:tcPr>
            <w:tcW w:w="1620" w:type="dxa"/>
          </w:tcPr>
          <w:p w14:paraId="038D7FB0" w14:textId="77777777" w:rsidR="00007521" w:rsidRPr="00007521" w:rsidRDefault="00007521" w:rsidP="00F66809">
            <w:pPr>
              <w:pStyle w:val="Tabletext"/>
            </w:pPr>
          </w:p>
        </w:tc>
        <w:tc>
          <w:tcPr>
            <w:tcW w:w="1710" w:type="dxa"/>
          </w:tcPr>
          <w:p w14:paraId="666846E5" w14:textId="77777777" w:rsidR="00007521" w:rsidRPr="00007521" w:rsidRDefault="00007521" w:rsidP="00F66809">
            <w:pPr>
              <w:pStyle w:val="Tabletext"/>
            </w:pPr>
          </w:p>
        </w:tc>
      </w:tr>
      <w:tr w:rsidR="00007521" w:rsidRPr="00007521" w14:paraId="5B1D9A94" w14:textId="77777777" w:rsidTr="00800834">
        <w:tc>
          <w:tcPr>
            <w:tcW w:w="1435" w:type="dxa"/>
          </w:tcPr>
          <w:p w14:paraId="1D6C880C" w14:textId="77777777" w:rsidR="00007521" w:rsidRPr="00007521" w:rsidRDefault="00007521" w:rsidP="00F66809">
            <w:pPr>
              <w:pStyle w:val="Tabletext"/>
            </w:pPr>
            <w:r w:rsidRPr="00007521">
              <w:t>10:00-11:00</w:t>
            </w:r>
          </w:p>
        </w:tc>
        <w:tc>
          <w:tcPr>
            <w:tcW w:w="5130" w:type="dxa"/>
          </w:tcPr>
          <w:p w14:paraId="67AC0847" w14:textId="2558519D" w:rsidR="00007521" w:rsidRPr="00007521" w:rsidRDefault="00800834" w:rsidP="00F66809">
            <w:pPr>
              <w:pStyle w:val="Tabletext"/>
            </w:pPr>
            <w:r>
              <w:t xml:space="preserve">Session 2: </w:t>
            </w:r>
            <w:r w:rsidR="00007521" w:rsidRPr="00007521">
              <w:t xml:space="preserve">Data </w:t>
            </w:r>
            <w:r w:rsidR="00E02DCA">
              <w:t>Q</w:t>
            </w:r>
            <w:r w:rsidR="00007521" w:rsidRPr="00007521">
              <w:t>uality Conceptual Framework and Dimensions</w:t>
            </w:r>
          </w:p>
        </w:tc>
        <w:tc>
          <w:tcPr>
            <w:tcW w:w="1620" w:type="dxa"/>
          </w:tcPr>
          <w:p w14:paraId="4DC6766A" w14:textId="77777777" w:rsidR="00007521" w:rsidRPr="00007521" w:rsidRDefault="00007521" w:rsidP="00F66809">
            <w:pPr>
              <w:pStyle w:val="Tabletext"/>
            </w:pPr>
          </w:p>
        </w:tc>
        <w:tc>
          <w:tcPr>
            <w:tcW w:w="1710" w:type="dxa"/>
          </w:tcPr>
          <w:p w14:paraId="51B9AC8E" w14:textId="77777777" w:rsidR="00007521" w:rsidRPr="00007521" w:rsidRDefault="00007521" w:rsidP="00F66809">
            <w:pPr>
              <w:pStyle w:val="Tabletext"/>
            </w:pPr>
          </w:p>
        </w:tc>
      </w:tr>
      <w:tr w:rsidR="00007521" w:rsidRPr="00007521" w14:paraId="65509036" w14:textId="77777777" w:rsidTr="00800834">
        <w:trPr>
          <w:trHeight w:val="548"/>
        </w:trPr>
        <w:tc>
          <w:tcPr>
            <w:tcW w:w="1435" w:type="dxa"/>
          </w:tcPr>
          <w:p w14:paraId="19BFF530" w14:textId="483FA82F" w:rsidR="00007521" w:rsidRPr="00007521" w:rsidRDefault="00007521" w:rsidP="00F66809">
            <w:pPr>
              <w:pStyle w:val="Tabletext"/>
            </w:pPr>
            <w:r w:rsidRPr="00007521">
              <w:t>11:00-12:45</w:t>
            </w:r>
          </w:p>
        </w:tc>
        <w:tc>
          <w:tcPr>
            <w:tcW w:w="5130" w:type="dxa"/>
          </w:tcPr>
          <w:p w14:paraId="742DE89C" w14:textId="4CF1AAFC" w:rsidR="00007521" w:rsidRPr="00007521" w:rsidRDefault="00800834" w:rsidP="00F66809">
            <w:pPr>
              <w:pStyle w:val="Tabletext"/>
            </w:pPr>
            <w:r>
              <w:t xml:space="preserve">Session 3: </w:t>
            </w:r>
            <w:r w:rsidR="009B5023">
              <w:t xml:space="preserve">Family Planning </w:t>
            </w:r>
            <w:r w:rsidR="00E024FF">
              <w:t>Data Quality Problems</w:t>
            </w:r>
          </w:p>
        </w:tc>
        <w:tc>
          <w:tcPr>
            <w:tcW w:w="1620" w:type="dxa"/>
          </w:tcPr>
          <w:p w14:paraId="20418F07" w14:textId="77777777" w:rsidR="00007521" w:rsidRPr="00007521" w:rsidRDefault="00007521" w:rsidP="00F66809">
            <w:pPr>
              <w:pStyle w:val="Tabletext"/>
            </w:pPr>
          </w:p>
        </w:tc>
        <w:tc>
          <w:tcPr>
            <w:tcW w:w="1710" w:type="dxa"/>
          </w:tcPr>
          <w:p w14:paraId="0E18B7D1" w14:textId="77777777" w:rsidR="00007521" w:rsidRPr="00007521" w:rsidRDefault="00007521" w:rsidP="00F66809">
            <w:pPr>
              <w:pStyle w:val="Tabletext"/>
            </w:pPr>
          </w:p>
        </w:tc>
      </w:tr>
      <w:tr w:rsidR="00007521" w:rsidRPr="00007521" w14:paraId="60799D9E" w14:textId="77777777" w:rsidTr="00800834">
        <w:tc>
          <w:tcPr>
            <w:tcW w:w="1435" w:type="dxa"/>
          </w:tcPr>
          <w:p w14:paraId="5EB945CD" w14:textId="77777777" w:rsidR="00007521" w:rsidRPr="00007521" w:rsidRDefault="00007521" w:rsidP="00F66809">
            <w:pPr>
              <w:pStyle w:val="Tabletext"/>
            </w:pPr>
            <w:r w:rsidRPr="00007521">
              <w:t>12:45-2:00</w:t>
            </w:r>
          </w:p>
        </w:tc>
        <w:tc>
          <w:tcPr>
            <w:tcW w:w="5130" w:type="dxa"/>
          </w:tcPr>
          <w:p w14:paraId="04B7AFAE" w14:textId="77777777" w:rsidR="00007521" w:rsidRPr="00007521" w:rsidRDefault="00007521" w:rsidP="00F66809">
            <w:pPr>
              <w:pStyle w:val="Tabletext"/>
            </w:pPr>
            <w:r w:rsidRPr="00007521">
              <w:t>Lunch Break</w:t>
            </w:r>
          </w:p>
        </w:tc>
        <w:tc>
          <w:tcPr>
            <w:tcW w:w="1620" w:type="dxa"/>
          </w:tcPr>
          <w:p w14:paraId="15DB5066" w14:textId="77777777" w:rsidR="00007521" w:rsidRPr="00007521" w:rsidRDefault="00007521" w:rsidP="00F66809">
            <w:pPr>
              <w:pStyle w:val="Tabletext"/>
            </w:pPr>
          </w:p>
        </w:tc>
        <w:tc>
          <w:tcPr>
            <w:tcW w:w="1710" w:type="dxa"/>
          </w:tcPr>
          <w:p w14:paraId="19A816A6" w14:textId="77777777" w:rsidR="00007521" w:rsidRPr="00007521" w:rsidRDefault="00007521" w:rsidP="00F66809">
            <w:pPr>
              <w:pStyle w:val="Tabletext"/>
            </w:pPr>
          </w:p>
        </w:tc>
      </w:tr>
      <w:tr w:rsidR="00007521" w:rsidRPr="00007521" w14:paraId="02041662" w14:textId="77777777" w:rsidTr="00800834">
        <w:tc>
          <w:tcPr>
            <w:tcW w:w="1435" w:type="dxa"/>
          </w:tcPr>
          <w:p w14:paraId="34A0A2E5" w14:textId="77777777" w:rsidR="00007521" w:rsidRPr="00007521" w:rsidRDefault="00007521" w:rsidP="00F66809">
            <w:pPr>
              <w:pStyle w:val="Tabletext"/>
            </w:pPr>
            <w:r w:rsidRPr="00007521">
              <w:t>2:00-2:45</w:t>
            </w:r>
          </w:p>
        </w:tc>
        <w:tc>
          <w:tcPr>
            <w:tcW w:w="5130" w:type="dxa"/>
          </w:tcPr>
          <w:p w14:paraId="119605A2" w14:textId="1F34FF52" w:rsidR="00007521" w:rsidRPr="00007521" w:rsidRDefault="00503B6B" w:rsidP="00F66809">
            <w:pPr>
              <w:pStyle w:val="Tabletext"/>
            </w:pPr>
            <w:r>
              <w:t xml:space="preserve">Session 4: </w:t>
            </w:r>
            <w:r w:rsidR="00007521" w:rsidRPr="00007521">
              <w:t xml:space="preserve">Data </w:t>
            </w:r>
            <w:r w:rsidR="00E02DCA">
              <w:t>Q</w:t>
            </w:r>
            <w:r w:rsidR="00007521" w:rsidRPr="00007521">
              <w:t xml:space="preserve">uality </w:t>
            </w:r>
            <w:r w:rsidR="00E02DCA">
              <w:t>A</w:t>
            </w:r>
            <w:r w:rsidR="00007521" w:rsidRPr="00007521">
              <w:t xml:space="preserve">ssessment </w:t>
            </w:r>
            <w:r w:rsidR="00E02DCA">
              <w:t>M</w:t>
            </w:r>
            <w:r w:rsidR="00007521" w:rsidRPr="00007521">
              <w:t>ethods</w:t>
            </w:r>
          </w:p>
        </w:tc>
        <w:tc>
          <w:tcPr>
            <w:tcW w:w="1620" w:type="dxa"/>
          </w:tcPr>
          <w:p w14:paraId="4362D48B" w14:textId="77777777" w:rsidR="00007521" w:rsidRPr="00007521" w:rsidRDefault="00007521" w:rsidP="00F66809">
            <w:pPr>
              <w:pStyle w:val="Tabletext"/>
            </w:pPr>
          </w:p>
        </w:tc>
        <w:tc>
          <w:tcPr>
            <w:tcW w:w="1710" w:type="dxa"/>
          </w:tcPr>
          <w:p w14:paraId="4180B748" w14:textId="77777777" w:rsidR="00007521" w:rsidRPr="00007521" w:rsidRDefault="00007521" w:rsidP="00F66809">
            <w:pPr>
              <w:pStyle w:val="Tabletext"/>
            </w:pPr>
          </w:p>
        </w:tc>
      </w:tr>
      <w:tr w:rsidR="00007521" w:rsidRPr="00007521" w14:paraId="3909432A" w14:textId="77777777" w:rsidTr="00800834">
        <w:tc>
          <w:tcPr>
            <w:tcW w:w="1435" w:type="dxa"/>
          </w:tcPr>
          <w:p w14:paraId="71DB5D2E" w14:textId="77777777" w:rsidR="00007521" w:rsidRPr="00007521" w:rsidRDefault="00007521" w:rsidP="00F66809">
            <w:pPr>
              <w:pStyle w:val="Tabletext"/>
            </w:pPr>
            <w:r w:rsidRPr="00007521">
              <w:t>2:45-3:30</w:t>
            </w:r>
          </w:p>
        </w:tc>
        <w:tc>
          <w:tcPr>
            <w:tcW w:w="5130" w:type="dxa"/>
          </w:tcPr>
          <w:p w14:paraId="079294AB" w14:textId="4B524317" w:rsidR="00007521" w:rsidRPr="00007521" w:rsidRDefault="00503B6B" w:rsidP="00F66809">
            <w:pPr>
              <w:pStyle w:val="Tabletext"/>
            </w:pPr>
            <w:r>
              <w:t xml:space="preserve">Session 5: </w:t>
            </w:r>
            <w:r w:rsidR="00007521" w:rsidRPr="00007521">
              <w:t>Introduction to Service Statistics to Estimated Modern Use (SS_EMU)</w:t>
            </w:r>
          </w:p>
        </w:tc>
        <w:tc>
          <w:tcPr>
            <w:tcW w:w="1620" w:type="dxa"/>
          </w:tcPr>
          <w:p w14:paraId="1D5E1E58" w14:textId="77777777" w:rsidR="00007521" w:rsidRPr="00007521" w:rsidRDefault="00007521" w:rsidP="00F66809">
            <w:pPr>
              <w:pStyle w:val="Tabletext"/>
            </w:pPr>
          </w:p>
        </w:tc>
        <w:tc>
          <w:tcPr>
            <w:tcW w:w="1710" w:type="dxa"/>
          </w:tcPr>
          <w:p w14:paraId="3EBECE9D" w14:textId="77777777" w:rsidR="00007521" w:rsidRPr="00007521" w:rsidRDefault="00007521" w:rsidP="00F66809">
            <w:pPr>
              <w:pStyle w:val="Tabletext"/>
            </w:pPr>
          </w:p>
        </w:tc>
      </w:tr>
      <w:tr w:rsidR="00007521" w:rsidRPr="00007521" w14:paraId="7CF31F1C" w14:textId="77777777" w:rsidTr="00800834">
        <w:tc>
          <w:tcPr>
            <w:tcW w:w="1435" w:type="dxa"/>
          </w:tcPr>
          <w:p w14:paraId="33626BD7" w14:textId="77777777" w:rsidR="00007521" w:rsidRPr="00007521" w:rsidRDefault="00007521" w:rsidP="00F66809">
            <w:pPr>
              <w:pStyle w:val="Tabletext"/>
            </w:pPr>
            <w:r w:rsidRPr="00007521">
              <w:t>3:30-4:00</w:t>
            </w:r>
          </w:p>
        </w:tc>
        <w:tc>
          <w:tcPr>
            <w:tcW w:w="5130" w:type="dxa"/>
          </w:tcPr>
          <w:p w14:paraId="61CFD8D1" w14:textId="77777777" w:rsidR="00007521" w:rsidRPr="00007521" w:rsidRDefault="00007521" w:rsidP="00F66809">
            <w:pPr>
              <w:pStyle w:val="Tabletext"/>
            </w:pPr>
            <w:r w:rsidRPr="00007521">
              <w:t>Tea Break</w:t>
            </w:r>
          </w:p>
        </w:tc>
        <w:tc>
          <w:tcPr>
            <w:tcW w:w="1620" w:type="dxa"/>
          </w:tcPr>
          <w:p w14:paraId="7DBDAF3A" w14:textId="77777777" w:rsidR="00007521" w:rsidRPr="00007521" w:rsidRDefault="00007521" w:rsidP="00F66809">
            <w:pPr>
              <w:pStyle w:val="Tabletext"/>
            </w:pPr>
          </w:p>
        </w:tc>
        <w:tc>
          <w:tcPr>
            <w:tcW w:w="1710" w:type="dxa"/>
          </w:tcPr>
          <w:p w14:paraId="70F83416" w14:textId="77777777" w:rsidR="00007521" w:rsidRPr="00007521" w:rsidRDefault="00007521" w:rsidP="00F66809">
            <w:pPr>
              <w:pStyle w:val="Tabletext"/>
            </w:pPr>
          </w:p>
        </w:tc>
      </w:tr>
      <w:tr w:rsidR="00007521" w:rsidRPr="00007521" w14:paraId="33F4DF02" w14:textId="77777777" w:rsidTr="00007521">
        <w:tc>
          <w:tcPr>
            <w:tcW w:w="9895" w:type="dxa"/>
            <w:gridSpan w:val="4"/>
            <w:shd w:val="clear" w:color="auto" w:fill="BFBFBF" w:themeFill="background1" w:themeFillShade="BF"/>
          </w:tcPr>
          <w:p w14:paraId="15FD5D66" w14:textId="77777777" w:rsidR="00007521" w:rsidRPr="00F66809" w:rsidRDefault="00007521" w:rsidP="00F66809">
            <w:pPr>
              <w:pStyle w:val="Tabletext"/>
              <w:rPr>
                <w:b/>
              </w:rPr>
            </w:pPr>
            <w:r w:rsidRPr="00F66809">
              <w:rPr>
                <w:b/>
              </w:rPr>
              <w:t>Day 2</w:t>
            </w:r>
          </w:p>
        </w:tc>
      </w:tr>
      <w:tr w:rsidR="00007521" w:rsidRPr="00007521" w14:paraId="2A47901A" w14:textId="77777777" w:rsidTr="00800834">
        <w:tc>
          <w:tcPr>
            <w:tcW w:w="1435" w:type="dxa"/>
          </w:tcPr>
          <w:p w14:paraId="541C181B" w14:textId="77777777" w:rsidR="00007521" w:rsidRPr="00007521" w:rsidRDefault="00007521" w:rsidP="00F66809">
            <w:pPr>
              <w:pStyle w:val="Tabletext"/>
            </w:pPr>
            <w:r w:rsidRPr="00007521">
              <w:t>9:00-11:00</w:t>
            </w:r>
          </w:p>
        </w:tc>
        <w:tc>
          <w:tcPr>
            <w:tcW w:w="5130" w:type="dxa"/>
          </w:tcPr>
          <w:p w14:paraId="54D5AF7B" w14:textId="4F33BCA9" w:rsidR="00007521" w:rsidRPr="00007521" w:rsidRDefault="00503B6B" w:rsidP="00F66809">
            <w:pPr>
              <w:pStyle w:val="Tabletext"/>
            </w:pPr>
            <w:r>
              <w:t xml:space="preserve">Session 6: </w:t>
            </w:r>
            <w:r w:rsidR="00007521" w:rsidRPr="00007521">
              <w:t xml:space="preserve">Data </w:t>
            </w:r>
            <w:r w:rsidR="00E02DCA">
              <w:t>I</w:t>
            </w:r>
            <w:r w:rsidR="00007521" w:rsidRPr="00007521">
              <w:t xml:space="preserve">nput with </w:t>
            </w:r>
            <w:r w:rsidR="00E02DCA">
              <w:t xml:space="preserve">the </w:t>
            </w:r>
            <w:r w:rsidR="00007521" w:rsidRPr="00007521">
              <w:t>SS_EMU tool</w:t>
            </w:r>
          </w:p>
        </w:tc>
        <w:tc>
          <w:tcPr>
            <w:tcW w:w="1620" w:type="dxa"/>
          </w:tcPr>
          <w:p w14:paraId="24B9DC33" w14:textId="77777777" w:rsidR="00007521" w:rsidRPr="00007521" w:rsidRDefault="00007521" w:rsidP="00F66809">
            <w:pPr>
              <w:pStyle w:val="Tabletext"/>
            </w:pPr>
          </w:p>
        </w:tc>
        <w:tc>
          <w:tcPr>
            <w:tcW w:w="1710" w:type="dxa"/>
          </w:tcPr>
          <w:p w14:paraId="09415431" w14:textId="77777777" w:rsidR="00007521" w:rsidRPr="00007521" w:rsidRDefault="00007521" w:rsidP="00F66809">
            <w:pPr>
              <w:pStyle w:val="Tabletext"/>
            </w:pPr>
          </w:p>
        </w:tc>
      </w:tr>
      <w:tr w:rsidR="00007521" w:rsidRPr="00007521" w14:paraId="147A9DB5" w14:textId="77777777" w:rsidTr="00800834">
        <w:tc>
          <w:tcPr>
            <w:tcW w:w="1435" w:type="dxa"/>
          </w:tcPr>
          <w:p w14:paraId="1670070C" w14:textId="77777777" w:rsidR="00007521" w:rsidRPr="00007521" w:rsidRDefault="00007521" w:rsidP="00F66809">
            <w:pPr>
              <w:pStyle w:val="Tabletext"/>
            </w:pPr>
            <w:r w:rsidRPr="00007521">
              <w:t>11:00-11:30</w:t>
            </w:r>
          </w:p>
        </w:tc>
        <w:tc>
          <w:tcPr>
            <w:tcW w:w="5130" w:type="dxa"/>
          </w:tcPr>
          <w:p w14:paraId="62CB036A" w14:textId="77777777" w:rsidR="00007521" w:rsidRPr="00007521" w:rsidRDefault="00007521" w:rsidP="00F66809">
            <w:pPr>
              <w:pStyle w:val="Tabletext"/>
            </w:pPr>
            <w:r w:rsidRPr="00007521">
              <w:t>Tea Break</w:t>
            </w:r>
          </w:p>
        </w:tc>
        <w:tc>
          <w:tcPr>
            <w:tcW w:w="1620" w:type="dxa"/>
          </w:tcPr>
          <w:p w14:paraId="214EF238" w14:textId="77777777" w:rsidR="00007521" w:rsidRPr="00007521" w:rsidRDefault="00007521" w:rsidP="00F66809">
            <w:pPr>
              <w:pStyle w:val="Tabletext"/>
            </w:pPr>
          </w:p>
        </w:tc>
        <w:tc>
          <w:tcPr>
            <w:tcW w:w="1710" w:type="dxa"/>
          </w:tcPr>
          <w:p w14:paraId="6CAF19B8" w14:textId="77777777" w:rsidR="00007521" w:rsidRPr="00007521" w:rsidRDefault="00007521" w:rsidP="00F66809">
            <w:pPr>
              <w:pStyle w:val="Tabletext"/>
            </w:pPr>
          </w:p>
        </w:tc>
      </w:tr>
      <w:tr w:rsidR="00007521" w:rsidRPr="00007521" w14:paraId="29FB1E65" w14:textId="77777777" w:rsidTr="00800834">
        <w:tc>
          <w:tcPr>
            <w:tcW w:w="1435" w:type="dxa"/>
          </w:tcPr>
          <w:p w14:paraId="3F00F7F4" w14:textId="0ED9915D" w:rsidR="00007521" w:rsidRPr="00007521" w:rsidRDefault="00007521" w:rsidP="00F66809">
            <w:pPr>
              <w:pStyle w:val="Tabletext"/>
            </w:pPr>
            <w:r w:rsidRPr="00007521">
              <w:t>11:30</w:t>
            </w:r>
            <w:r w:rsidR="00A31A81">
              <w:t>–</w:t>
            </w:r>
            <w:r w:rsidRPr="00007521">
              <w:t xml:space="preserve">1:30 </w:t>
            </w:r>
          </w:p>
        </w:tc>
        <w:tc>
          <w:tcPr>
            <w:tcW w:w="5130" w:type="dxa"/>
          </w:tcPr>
          <w:p w14:paraId="23352542" w14:textId="76C264D5" w:rsidR="00007521" w:rsidRPr="00007521" w:rsidRDefault="00503B6B" w:rsidP="00F66809">
            <w:pPr>
              <w:pStyle w:val="Tabletext"/>
            </w:pPr>
            <w:r>
              <w:t xml:space="preserve">Session 7: </w:t>
            </w:r>
            <w:r w:rsidR="00007521" w:rsidRPr="00007521">
              <w:t xml:space="preserve">Output Review with </w:t>
            </w:r>
            <w:r w:rsidR="00E02DCA">
              <w:t xml:space="preserve">the </w:t>
            </w:r>
            <w:r w:rsidR="00007521" w:rsidRPr="00007521">
              <w:t>SS_EMU tool</w:t>
            </w:r>
          </w:p>
        </w:tc>
        <w:tc>
          <w:tcPr>
            <w:tcW w:w="1620" w:type="dxa"/>
          </w:tcPr>
          <w:p w14:paraId="48E311BE" w14:textId="77777777" w:rsidR="00007521" w:rsidRPr="00007521" w:rsidRDefault="00007521" w:rsidP="00F66809">
            <w:pPr>
              <w:pStyle w:val="Tabletext"/>
            </w:pPr>
          </w:p>
        </w:tc>
        <w:tc>
          <w:tcPr>
            <w:tcW w:w="1710" w:type="dxa"/>
          </w:tcPr>
          <w:p w14:paraId="4A2C8BC7" w14:textId="77777777" w:rsidR="00007521" w:rsidRPr="00007521" w:rsidRDefault="00007521" w:rsidP="00F66809">
            <w:pPr>
              <w:pStyle w:val="Tabletext"/>
            </w:pPr>
          </w:p>
        </w:tc>
      </w:tr>
      <w:tr w:rsidR="00007521" w:rsidRPr="00007521" w14:paraId="0DC36D64" w14:textId="77777777" w:rsidTr="00800834">
        <w:tc>
          <w:tcPr>
            <w:tcW w:w="1435" w:type="dxa"/>
          </w:tcPr>
          <w:p w14:paraId="21C9DF03" w14:textId="77777777" w:rsidR="00007521" w:rsidRPr="00007521" w:rsidRDefault="00007521" w:rsidP="00F66809">
            <w:pPr>
              <w:pStyle w:val="Tabletext"/>
            </w:pPr>
            <w:r w:rsidRPr="00007521">
              <w:t>1:30- 2:30</w:t>
            </w:r>
          </w:p>
        </w:tc>
        <w:tc>
          <w:tcPr>
            <w:tcW w:w="5130" w:type="dxa"/>
          </w:tcPr>
          <w:p w14:paraId="587D3328" w14:textId="77777777" w:rsidR="00007521" w:rsidRPr="00007521" w:rsidRDefault="00007521" w:rsidP="00F66809">
            <w:pPr>
              <w:pStyle w:val="Tabletext"/>
            </w:pPr>
            <w:r w:rsidRPr="00007521">
              <w:t>Lunch Break</w:t>
            </w:r>
          </w:p>
        </w:tc>
        <w:tc>
          <w:tcPr>
            <w:tcW w:w="1620" w:type="dxa"/>
          </w:tcPr>
          <w:p w14:paraId="562060CB" w14:textId="77777777" w:rsidR="00007521" w:rsidRPr="00007521" w:rsidRDefault="00007521" w:rsidP="00F66809">
            <w:pPr>
              <w:pStyle w:val="Tabletext"/>
            </w:pPr>
          </w:p>
        </w:tc>
        <w:tc>
          <w:tcPr>
            <w:tcW w:w="1710" w:type="dxa"/>
          </w:tcPr>
          <w:p w14:paraId="332E2EBA" w14:textId="77777777" w:rsidR="00007521" w:rsidRPr="00007521" w:rsidRDefault="00007521" w:rsidP="00F66809">
            <w:pPr>
              <w:pStyle w:val="Tabletext"/>
            </w:pPr>
          </w:p>
        </w:tc>
      </w:tr>
      <w:tr w:rsidR="00007521" w:rsidRPr="00007521" w14:paraId="60B3069B" w14:textId="77777777" w:rsidTr="00800834">
        <w:tc>
          <w:tcPr>
            <w:tcW w:w="1435" w:type="dxa"/>
          </w:tcPr>
          <w:p w14:paraId="1D484450" w14:textId="4BAA5AD3" w:rsidR="00007521" w:rsidRPr="00007521" w:rsidRDefault="00007521" w:rsidP="00F66809">
            <w:pPr>
              <w:pStyle w:val="Tabletext"/>
            </w:pPr>
            <w:r w:rsidRPr="00007521">
              <w:t>2.30</w:t>
            </w:r>
            <w:r w:rsidR="00A31A81">
              <w:t>–</w:t>
            </w:r>
            <w:r w:rsidRPr="00007521">
              <w:t>3.30</w:t>
            </w:r>
          </w:p>
        </w:tc>
        <w:tc>
          <w:tcPr>
            <w:tcW w:w="5130" w:type="dxa"/>
          </w:tcPr>
          <w:p w14:paraId="78716044" w14:textId="04773B76" w:rsidR="00007521" w:rsidRPr="00007521" w:rsidRDefault="00241974" w:rsidP="00F66809">
            <w:pPr>
              <w:pStyle w:val="Tabletext"/>
            </w:pPr>
            <w:r w:rsidRPr="00866EEA">
              <w:t>Session 8: Final Output Review with the SS_EMU</w:t>
            </w:r>
          </w:p>
        </w:tc>
        <w:tc>
          <w:tcPr>
            <w:tcW w:w="1620" w:type="dxa"/>
          </w:tcPr>
          <w:p w14:paraId="3086FB2D" w14:textId="77777777" w:rsidR="00007521" w:rsidRPr="00007521" w:rsidRDefault="00007521" w:rsidP="00F66809">
            <w:pPr>
              <w:pStyle w:val="Tabletext"/>
            </w:pPr>
          </w:p>
        </w:tc>
        <w:tc>
          <w:tcPr>
            <w:tcW w:w="1710" w:type="dxa"/>
          </w:tcPr>
          <w:p w14:paraId="455ECB88" w14:textId="77777777" w:rsidR="00007521" w:rsidRPr="00007521" w:rsidRDefault="00007521" w:rsidP="00F66809">
            <w:pPr>
              <w:pStyle w:val="Tabletext"/>
            </w:pPr>
          </w:p>
        </w:tc>
      </w:tr>
      <w:tr w:rsidR="00007521" w:rsidRPr="00007521" w14:paraId="128F04E5" w14:textId="77777777" w:rsidTr="00800834">
        <w:tc>
          <w:tcPr>
            <w:tcW w:w="1435" w:type="dxa"/>
          </w:tcPr>
          <w:p w14:paraId="4F115F38" w14:textId="456C56F6" w:rsidR="00007521" w:rsidRPr="00007521" w:rsidRDefault="00E80B4F" w:rsidP="00F66809">
            <w:pPr>
              <w:pStyle w:val="Tabletext"/>
            </w:pPr>
            <w:r>
              <w:t>3:30-4:00</w:t>
            </w:r>
          </w:p>
        </w:tc>
        <w:tc>
          <w:tcPr>
            <w:tcW w:w="5130" w:type="dxa"/>
          </w:tcPr>
          <w:p w14:paraId="687ECB4C" w14:textId="77777777" w:rsidR="00007521" w:rsidRPr="00007521" w:rsidRDefault="00007521" w:rsidP="00F66809">
            <w:pPr>
              <w:pStyle w:val="Tabletext"/>
            </w:pPr>
            <w:r w:rsidRPr="00007521">
              <w:t>Tea Break</w:t>
            </w:r>
          </w:p>
        </w:tc>
        <w:tc>
          <w:tcPr>
            <w:tcW w:w="1620" w:type="dxa"/>
          </w:tcPr>
          <w:p w14:paraId="634A0849" w14:textId="77777777" w:rsidR="00007521" w:rsidRPr="00007521" w:rsidRDefault="00007521" w:rsidP="00F66809">
            <w:pPr>
              <w:pStyle w:val="Tabletext"/>
            </w:pPr>
          </w:p>
        </w:tc>
        <w:tc>
          <w:tcPr>
            <w:tcW w:w="1710" w:type="dxa"/>
          </w:tcPr>
          <w:p w14:paraId="2A2CC504" w14:textId="77777777" w:rsidR="00007521" w:rsidRPr="00007521" w:rsidRDefault="00007521" w:rsidP="00F66809">
            <w:pPr>
              <w:pStyle w:val="Tabletext"/>
            </w:pPr>
          </w:p>
        </w:tc>
      </w:tr>
      <w:tr w:rsidR="00007521" w:rsidRPr="00007521" w14:paraId="1B7299E3" w14:textId="77777777" w:rsidTr="00007521">
        <w:tc>
          <w:tcPr>
            <w:tcW w:w="9895" w:type="dxa"/>
            <w:gridSpan w:val="4"/>
            <w:shd w:val="clear" w:color="auto" w:fill="BFBFBF" w:themeFill="background1" w:themeFillShade="BF"/>
          </w:tcPr>
          <w:p w14:paraId="13BB81E3" w14:textId="77777777" w:rsidR="00007521" w:rsidRPr="00F66809" w:rsidRDefault="00007521" w:rsidP="00F66809">
            <w:pPr>
              <w:pStyle w:val="Tabletext"/>
              <w:rPr>
                <w:b/>
              </w:rPr>
            </w:pPr>
            <w:r w:rsidRPr="00F66809">
              <w:rPr>
                <w:b/>
              </w:rPr>
              <w:t>Day 3</w:t>
            </w:r>
          </w:p>
        </w:tc>
      </w:tr>
      <w:tr w:rsidR="00007521" w:rsidRPr="00007521" w14:paraId="02FC13F2" w14:textId="77777777" w:rsidTr="00800834">
        <w:tc>
          <w:tcPr>
            <w:tcW w:w="1435" w:type="dxa"/>
          </w:tcPr>
          <w:p w14:paraId="16866AB1" w14:textId="616B39C6" w:rsidR="00007521" w:rsidRPr="00007521" w:rsidRDefault="00007521" w:rsidP="00F66809">
            <w:pPr>
              <w:pStyle w:val="Tabletext"/>
            </w:pPr>
            <w:r w:rsidRPr="00007521">
              <w:t>9:00-9:45</w:t>
            </w:r>
          </w:p>
        </w:tc>
        <w:tc>
          <w:tcPr>
            <w:tcW w:w="5130" w:type="dxa"/>
          </w:tcPr>
          <w:p w14:paraId="3DB7B7E1" w14:textId="734BD3C2" w:rsidR="00007521" w:rsidRPr="00007521" w:rsidRDefault="00241974" w:rsidP="00241974">
            <w:pPr>
              <w:pStyle w:val="Tabletext"/>
            </w:pPr>
            <w:r w:rsidRPr="00241974">
              <w:t>Session 9: Introduction to R</w:t>
            </w:r>
            <w:r>
              <w:t>outine Data Quality Assessment</w:t>
            </w:r>
            <w:r w:rsidRPr="00241974">
              <w:t xml:space="preserve"> </w:t>
            </w:r>
          </w:p>
        </w:tc>
        <w:tc>
          <w:tcPr>
            <w:tcW w:w="1620" w:type="dxa"/>
          </w:tcPr>
          <w:p w14:paraId="4C1619B0" w14:textId="77777777" w:rsidR="00007521" w:rsidRPr="00007521" w:rsidRDefault="00007521" w:rsidP="00F66809">
            <w:pPr>
              <w:pStyle w:val="Tabletext"/>
            </w:pPr>
          </w:p>
        </w:tc>
        <w:tc>
          <w:tcPr>
            <w:tcW w:w="1710" w:type="dxa"/>
          </w:tcPr>
          <w:p w14:paraId="06E464CF" w14:textId="77777777" w:rsidR="00007521" w:rsidRPr="00007521" w:rsidRDefault="00007521" w:rsidP="00F66809">
            <w:pPr>
              <w:pStyle w:val="Tabletext"/>
            </w:pPr>
          </w:p>
        </w:tc>
      </w:tr>
      <w:tr w:rsidR="00007521" w:rsidRPr="00007521" w14:paraId="71C91385" w14:textId="77777777" w:rsidTr="00800834">
        <w:tc>
          <w:tcPr>
            <w:tcW w:w="1435" w:type="dxa"/>
          </w:tcPr>
          <w:p w14:paraId="1B95EDFA" w14:textId="77777777" w:rsidR="00007521" w:rsidRPr="00007521" w:rsidRDefault="00007521" w:rsidP="00F66809">
            <w:pPr>
              <w:pStyle w:val="Tabletext"/>
            </w:pPr>
            <w:r w:rsidRPr="00007521">
              <w:t>9:45-10:00</w:t>
            </w:r>
          </w:p>
        </w:tc>
        <w:tc>
          <w:tcPr>
            <w:tcW w:w="5130" w:type="dxa"/>
          </w:tcPr>
          <w:p w14:paraId="61D7591A" w14:textId="77777777" w:rsidR="00007521" w:rsidRPr="00007521" w:rsidRDefault="00007521" w:rsidP="00F66809">
            <w:pPr>
              <w:pStyle w:val="Tabletext"/>
            </w:pPr>
            <w:r w:rsidRPr="00007521">
              <w:t>Tea Break</w:t>
            </w:r>
          </w:p>
        </w:tc>
        <w:tc>
          <w:tcPr>
            <w:tcW w:w="1620" w:type="dxa"/>
          </w:tcPr>
          <w:p w14:paraId="1D821DA7" w14:textId="77777777" w:rsidR="00007521" w:rsidRPr="00007521" w:rsidRDefault="00007521" w:rsidP="00F66809">
            <w:pPr>
              <w:pStyle w:val="Tabletext"/>
            </w:pPr>
          </w:p>
        </w:tc>
        <w:tc>
          <w:tcPr>
            <w:tcW w:w="1710" w:type="dxa"/>
          </w:tcPr>
          <w:p w14:paraId="23B85607" w14:textId="77777777" w:rsidR="00007521" w:rsidRPr="00007521" w:rsidRDefault="00007521" w:rsidP="00F66809">
            <w:pPr>
              <w:pStyle w:val="Tabletext"/>
            </w:pPr>
          </w:p>
        </w:tc>
      </w:tr>
      <w:tr w:rsidR="00007521" w:rsidRPr="00007521" w14:paraId="69521DFC" w14:textId="77777777" w:rsidTr="00800834">
        <w:tc>
          <w:tcPr>
            <w:tcW w:w="1435" w:type="dxa"/>
          </w:tcPr>
          <w:p w14:paraId="49FED25F" w14:textId="77777777" w:rsidR="00007521" w:rsidRPr="00007521" w:rsidRDefault="00007521" w:rsidP="00F66809">
            <w:pPr>
              <w:pStyle w:val="Tabletext"/>
            </w:pPr>
            <w:r w:rsidRPr="00007521">
              <w:t>10:00-11:00</w:t>
            </w:r>
          </w:p>
        </w:tc>
        <w:tc>
          <w:tcPr>
            <w:tcW w:w="5130" w:type="dxa"/>
          </w:tcPr>
          <w:p w14:paraId="4FD9667F" w14:textId="4997C252" w:rsidR="00007521" w:rsidRPr="00007521" w:rsidRDefault="00241974" w:rsidP="00241974">
            <w:pPr>
              <w:pStyle w:val="Tabletext"/>
            </w:pPr>
            <w:r w:rsidRPr="00241974">
              <w:t xml:space="preserve">Session 10: Identification and Selection of Indicators for Data Quality Verification </w:t>
            </w:r>
          </w:p>
        </w:tc>
        <w:tc>
          <w:tcPr>
            <w:tcW w:w="1620" w:type="dxa"/>
          </w:tcPr>
          <w:p w14:paraId="623DE3C3" w14:textId="77777777" w:rsidR="00007521" w:rsidRPr="00007521" w:rsidRDefault="00007521" w:rsidP="00F66809">
            <w:pPr>
              <w:pStyle w:val="Tabletext"/>
            </w:pPr>
          </w:p>
        </w:tc>
        <w:tc>
          <w:tcPr>
            <w:tcW w:w="1710" w:type="dxa"/>
          </w:tcPr>
          <w:p w14:paraId="7B579092" w14:textId="77777777" w:rsidR="00007521" w:rsidRPr="00007521" w:rsidRDefault="00007521" w:rsidP="00F66809">
            <w:pPr>
              <w:pStyle w:val="Tabletext"/>
            </w:pPr>
          </w:p>
        </w:tc>
      </w:tr>
      <w:tr w:rsidR="00007521" w:rsidRPr="00007521" w14:paraId="4F5C770E" w14:textId="77777777" w:rsidTr="00800834">
        <w:tc>
          <w:tcPr>
            <w:tcW w:w="1435" w:type="dxa"/>
          </w:tcPr>
          <w:p w14:paraId="0E552A96" w14:textId="77777777" w:rsidR="00007521" w:rsidRPr="00007521" w:rsidRDefault="00007521" w:rsidP="00F66809">
            <w:pPr>
              <w:pStyle w:val="Tabletext"/>
            </w:pPr>
            <w:r w:rsidRPr="00007521">
              <w:t>11:00-1:00</w:t>
            </w:r>
          </w:p>
        </w:tc>
        <w:tc>
          <w:tcPr>
            <w:tcW w:w="5130" w:type="dxa"/>
          </w:tcPr>
          <w:p w14:paraId="744F6E64" w14:textId="77777777" w:rsidR="00007521" w:rsidRPr="00007521" w:rsidRDefault="00007521" w:rsidP="00F66809">
            <w:pPr>
              <w:pStyle w:val="Tabletext"/>
            </w:pPr>
            <w:r w:rsidRPr="00007521">
              <w:t>Lunch Break</w:t>
            </w:r>
          </w:p>
        </w:tc>
        <w:tc>
          <w:tcPr>
            <w:tcW w:w="1620" w:type="dxa"/>
          </w:tcPr>
          <w:p w14:paraId="264AF17C" w14:textId="77777777" w:rsidR="00007521" w:rsidRPr="00007521" w:rsidRDefault="00007521" w:rsidP="00F66809">
            <w:pPr>
              <w:pStyle w:val="Tabletext"/>
            </w:pPr>
          </w:p>
        </w:tc>
        <w:tc>
          <w:tcPr>
            <w:tcW w:w="1710" w:type="dxa"/>
          </w:tcPr>
          <w:p w14:paraId="241EDEF7" w14:textId="77777777" w:rsidR="00007521" w:rsidRPr="00007521" w:rsidRDefault="00007521" w:rsidP="00F66809">
            <w:pPr>
              <w:pStyle w:val="Tabletext"/>
            </w:pPr>
          </w:p>
        </w:tc>
      </w:tr>
      <w:tr w:rsidR="00007521" w:rsidRPr="00007521" w14:paraId="0B2755CC" w14:textId="77777777" w:rsidTr="00800834">
        <w:tc>
          <w:tcPr>
            <w:tcW w:w="1435" w:type="dxa"/>
          </w:tcPr>
          <w:p w14:paraId="29503F4F" w14:textId="7B76517F" w:rsidR="00007521" w:rsidRPr="00007521" w:rsidRDefault="00007521" w:rsidP="00F66809">
            <w:pPr>
              <w:pStyle w:val="Tabletext"/>
            </w:pPr>
            <w:r w:rsidRPr="00007521">
              <w:t>1:00-2</w:t>
            </w:r>
            <w:r w:rsidR="001F4551">
              <w:t>:00</w:t>
            </w:r>
          </w:p>
        </w:tc>
        <w:tc>
          <w:tcPr>
            <w:tcW w:w="5130" w:type="dxa"/>
          </w:tcPr>
          <w:p w14:paraId="069990C5" w14:textId="51CFAE35" w:rsidR="00007521" w:rsidRPr="00007521" w:rsidRDefault="00241974" w:rsidP="00241974">
            <w:pPr>
              <w:pStyle w:val="Tabletext"/>
            </w:pPr>
            <w:r w:rsidRPr="00241974">
              <w:t xml:space="preserve">Session 11: Selection of Sites for the Data Quality Verification </w:t>
            </w:r>
          </w:p>
        </w:tc>
        <w:tc>
          <w:tcPr>
            <w:tcW w:w="1620" w:type="dxa"/>
          </w:tcPr>
          <w:p w14:paraId="4C538B97" w14:textId="77777777" w:rsidR="00007521" w:rsidRPr="00007521" w:rsidRDefault="00007521" w:rsidP="00F66809">
            <w:pPr>
              <w:pStyle w:val="Tabletext"/>
            </w:pPr>
          </w:p>
        </w:tc>
        <w:tc>
          <w:tcPr>
            <w:tcW w:w="1710" w:type="dxa"/>
          </w:tcPr>
          <w:p w14:paraId="3C1EF845" w14:textId="77777777" w:rsidR="00007521" w:rsidRPr="00007521" w:rsidRDefault="00007521" w:rsidP="00F66809">
            <w:pPr>
              <w:pStyle w:val="Tabletext"/>
            </w:pPr>
          </w:p>
        </w:tc>
      </w:tr>
      <w:tr w:rsidR="00007521" w:rsidRPr="00007521" w14:paraId="12F03196" w14:textId="77777777" w:rsidTr="00800834">
        <w:tc>
          <w:tcPr>
            <w:tcW w:w="1435" w:type="dxa"/>
          </w:tcPr>
          <w:p w14:paraId="7F1327B5" w14:textId="6CACC034" w:rsidR="00007521" w:rsidRPr="00007521" w:rsidRDefault="00007521" w:rsidP="00F66809">
            <w:pPr>
              <w:pStyle w:val="Tabletext"/>
            </w:pPr>
            <w:r w:rsidRPr="00007521">
              <w:t>2:</w:t>
            </w:r>
            <w:r w:rsidR="001F4551">
              <w:t>0</w:t>
            </w:r>
            <w:r w:rsidRPr="00007521">
              <w:t>0-3:</w:t>
            </w:r>
            <w:r w:rsidR="00B81EDE">
              <w:t>00</w:t>
            </w:r>
          </w:p>
        </w:tc>
        <w:tc>
          <w:tcPr>
            <w:tcW w:w="5130" w:type="dxa"/>
          </w:tcPr>
          <w:p w14:paraId="1CE7383A" w14:textId="7D9442F3" w:rsidR="00007521" w:rsidRPr="00007521" w:rsidRDefault="00241974" w:rsidP="00F66809">
            <w:pPr>
              <w:pStyle w:val="Tabletext"/>
            </w:pPr>
            <w:r w:rsidRPr="00241974">
              <w:t xml:space="preserve">Session 12: Site Data Verification </w:t>
            </w:r>
          </w:p>
        </w:tc>
        <w:tc>
          <w:tcPr>
            <w:tcW w:w="1620" w:type="dxa"/>
          </w:tcPr>
          <w:p w14:paraId="6D64CB14" w14:textId="77777777" w:rsidR="00007521" w:rsidRPr="00007521" w:rsidRDefault="00007521" w:rsidP="00F66809">
            <w:pPr>
              <w:pStyle w:val="Tabletext"/>
            </w:pPr>
          </w:p>
        </w:tc>
        <w:tc>
          <w:tcPr>
            <w:tcW w:w="1710" w:type="dxa"/>
          </w:tcPr>
          <w:p w14:paraId="4ECFBF71" w14:textId="77777777" w:rsidR="00007521" w:rsidRPr="00007521" w:rsidRDefault="00007521" w:rsidP="00F66809">
            <w:pPr>
              <w:pStyle w:val="Tabletext"/>
            </w:pPr>
          </w:p>
        </w:tc>
      </w:tr>
      <w:tr w:rsidR="00B81EDE" w:rsidRPr="00007521" w14:paraId="21A2C11A" w14:textId="77777777" w:rsidTr="00800834">
        <w:tc>
          <w:tcPr>
            <w:tcW w:w="1435" w:type="dxa"/>
          </w:tcPr>
          <w:p w14:paraId="198FD084" w14:textId="4ECA551D" w:rsidR="00B81EDE" w:rsidRPr="00007521" w:rsidRDefault="00B81EDE" w:rsidP="00F66809">
            <w:pPr>
              <w:pStyle w:val="Tabletext"/>
            </w:pPr>
            <w:r>
              <w:t>3:00-4:00</w:t>
            </w:r>
          </w:p>
        </w:tc>
        <w:tc>
          <w:tcPr>
            <w:tcW w:w="5130" w:type="dxa"/>
          </w:tcPr>
          <w:p w14:paraId="3D3F0A15" w14:textId="50EEEFA1" w:rsidR="00B81EDE" w:rsidRPr="00241974" w:rsidRDefault="00B81EDE" w:rsidP="00F66809">
            <w:pPr>
              <w:pStyle w:val="Tabletext"/>
            </w:pPr>
            <w:r w:rsidRPr="005C45A9">
              <w:t>Session 13: Data Quality Analysis and Plan of Action</w:t>
            </w:r>
          </w:p>
        </w:tc>
        <w:tc>
          <w:tcPr>
            <w:tcW w:w="1620" w:type="dxa"/>
          </w:tcPr>
          <w:p w14:paraId="36728EF6" w14:textId="77777777" w:rsidR="00B81EDE" w:rsidRPr="00007521" w:rsidRDefault="00B81EDE" w:rsidP="00F66809">
            <w:pPr>
              <w:pStyle w:val="Tabletext"/>
            </w:pPr>
          </w:p>
        </w:tc>
        <w:tc>
          <w:tcPr>
            <w:tcW w:w="1710" w:type="dxa"/>
          </w:tcPr>
          <w:p w14:paraId="63E34A35" w14:textId="77777777" w:rsidR="00B81EDE" w:rsidRPr="00007521" w:rsidRDefault="00B81EDE" w:rsidP="00F66809">
            <w:pPr>
              <w:pStyle w:val="Tabletext"/>
            </w:pPr>
          </w:p>
        </w:tc>
      </w:tr>
      <w:tr w:rsidR="00007521" w:rsidRPr="00007521" w14:paraId="74D1C694" w14:textId="77777777" w:rsidTr="00007521">
        <w:tc>
          <w:tcPr>
            <w:tcW w:w="9895" w:type="dxa"/>
            <w:gridSpan w:val="4"/>
            <w:shd w:val="clear" w:color="auto" w:fill="BFBFBF" w:themeFill="background1" w:themeFillShade="BF"/>
          </w:tcPr>
          <w:p w14:paraId="23AB11AC" w14:textId="77777777" w:rsidR="00007521" w:rsidRPr="00F66809" w:rsidRDefault="00007521" w:rsidP="00F66809">
            <w:pPr>
              <w:pStyle w:val="Tabletext"/>
              <w:rPr>
                <w:b/>
              </w:rPr>
            </w:pPr>
            <w:r w:rsidRPr="00F66809">
              <w:rPr>
                <w:b/>
              </w:rPr>
              <w:t>Day 4</w:t>
            </w:r>
          </w:p>
        </w:tc>
      </w:tr>
      <w:tr w:rsidR="00007521" w:rsidRPr="00007521" w14:paraId="43DC3915" w14:textId="77777777" w:rsidTr="00800834">
        <w:tc>
          <w:tcPr>
            <w:tcW w:w="1435" w:type="dxa"/>
          </w:tcPr>
          <w:p w14:paraId="2EBC0677" w14:textId="77777777" w:rsidR="00007521" w:rsidRPr="00007521" w:rsidRDefault="00007521" w:rsidP="00F66809">
            <w:pPr>
              <w:pStyle w:val="Tabletext"/>
            </w:pPr>
            <w:r w:rsidRPr="00007521">
              <w:t>9:00-1:30</w:t>
            </w:r>
          </w:p>
        </w:tc>
        <w:tc>
          <w:tcPr>
            <w:tcW w:w="5130" w:type="dxa"/>
          </w:tcPr>
          <w:p w14:paraId="7E50CFE1" w14:textId="1BE84BEA" w:rsidR="00007521" w:rsidRPr="00007521" w:rsidRDefault="009251EA" w:rsidP="00F66809">
            <w:pPr>
              <w:pStyle w:val="Tabletext"/>
            </w:pPr>
            <w:r>
              <w:t xml:space="preserve">Fieldwork </w:t>
            </w:r>
            <w:r w:rsidR="00F21E2F">
              <w:t xml:space="preserve">Practicum: </w:t>
            </w:r>
            <w:r w:rsidR="00007521" w:rsidRPr="00007521">
              <w:t>Data Verification</w:t>
            </w:r>
          </w:p>
        </w:tc>
        <w:tc>
          <w:tcPr>
            <w:tcW w:w="1620" w:type="dxa"/>
          </w:tcPr>
          <w:p w14:paraId="7D43E3F8" w14:textId="77777777" w:rsidR="00007521" w:rsidRPr="00007521" w:rsidRDefault="00007521" w:rsidP="00F66809">
            <w:pPr>
              <w:pStyle w:val="Tabletext"/>
            </w:pPr>
          </w:p>
        </w:tc>
        <w:tc>
          <w:tcPr>
            <w:tcW w:w="1710" w:type="dxa"/>
          </w:tcPr>
          <w:p w14:paraId="308D9D67" w14:textId="77777777" w:rsidR="00007521" w:rsidRPr="00007521" w:rsidRDefault="00007521" w:rsidP="00F66809">
            <w:pPr>
              <w:pStyle w:val="Tabletext"/>
            </w:pPr>
          </w:p>
        </w:tc>
      </w:tr>
      <w:tr w:rsidR="00007521" w:rsidRPr="00007521" w14:paraId="0FA72D70" w14:textId="77777777" w:rsidTr="00800834">
        <w:tc>
          <w:tcPr>
            <w:tcW w:w="1435" w:type="dxa"/>
          </w:tcPr>
          <w:p w14:paraId="7286AB19" w14:textId="77777777" w:rsidR="00007521" w:rsidRPr="00007521" w:rsidRDefault="00007521" w:rsidP="00F66809">
            <w:pPr>
              <w:pStyle w:val="Tabletext"/>
            </w:pPr>
            <w:r w:rsidRPr="00007521">
              <w:t>1:30-2:30</w:t>
            </w:r>
          </w:p>
        </w:tc>
        <w:tc>
          <w:tcPr>
            <w:tcW w:w="5130" w:type="dxa"/>
          </w:tcPr>
          <w:p w14:paraId="335EE16F" w14:textId="77777777" w:rsidR="00007521" w:rsidRPr="00007521" w:rsidRDefault="00007521" w:rsidP="00F66809">
            <w:pPr>
              <w:pStyle w:val="Tabletext"/>
            </w:pPr>
            <w:r w:rsidRPr="00007521">
              <w:t>Lunch Break</w:t>
            </w:r>
          </w:p>
        </w:tc>
        <w:tc>
          <w:tcPr>
            <w:tcW w:w="1620" w:type="dxa"/>
          </w:tcPr>
          <w:p w14:paraId="59FB22D5" w14:textId="77777777" w:rsidR="00007521" w:rsidRPr="00007521" w:rsidRDefault="00007521" w:rsidP="00F66809">
            <w:pPr>
              <w:pStyle w:val="Tabletext"/>
            </w:pPr>
          </w:p>
        </w:tc>
        <w:tc>
          <w:tcPr>
            <w:tcW w:w="1710" w:type="dxa"/>
          </w:tcPr>
          <w:p w14:paraId="12743879" w14:textId="77777777" w:rsidR="00007521" w:rsidRPr="00007521" w:rsidRDefault="00007521" w:rsidP="00F66809">
            <w:pPr>
              <w:pStyle w:val="Tabletext"/>
            </w:pPr>
          </w:p>
        </w:tc>
      </w:tr>
      <w:tr w:rsidR="00007521" w:rsidRPr="00007521" w14:paraId="30F088C5" w14:textId="77777777" w:rsidTr="00800834">
        <w:tc>
          <w:tcPr>
            <w:tcW w:w="1435" w:type="dxa"/>
          </w:tcPr>
          <w:p w14:paraId="1B86CD00" w14:textId="77777777" w:rsidR="00007521" w:rsidRPr="00007521" w:rsidRDefault="00007521" w:rsidP="00F66809">
            <w:pPr>
              <w:pStyle w:val="Tabletext"/>
            </w:pPr>
            <w:r w:rsidRPr="00007521">
              <w:t>2:30-4:00</w:t>
            </w:r>
          </w:p>
        </w:tc>
        <w:tc>
          <w:tcPr>
            <w:tcW w:w="5130" w:type="dxa"/>
          </w:tcPr>
          <w:p w14:paraId="1D732C07" w14:textId="77777777" w:rsidR="00007521" w:rsidRPr="00007521" w:rsidRDefault="00007521" w:rsidP="00F66809">
            <w:pPr>
              <w:pStyle w:val="Tabletext"/>
            </w:pPr>
            <w:r w:rsidRPr="00007521">
              <w:t>Plenary: Review field practice results</w:t>
            </w:r>
          </w:p>
        </w:tc>
        <w:tc>
          <w:tcPr>
            <w:tcW w:w="1620" w:type="dxa"/>
          </w:tcPr>
          <w:p w14:paraId="666CD6C4" w14:textId="77777777" w:rsidR="00007521" w:rsidRPr="00007521" w:rsidRDefault="00007521" w:rsidP="00F66809">
            <w:pPr>
              <w:pStyle w:val="Tabletext"/>
            </w:pPr>
          </w:p>
        </w:tc>
        <w:tc>
          <w:tcPr>
            <w:tcW w:w="1710" w:type="dxa"/>
          </w:tcPr>
          <w:p w14:paraId="78780F51" w14:textId="77777777" w:rsidR="00007521" w:rsidRPr="00007521" w:rsidRDefault="00007521" w:rsidP="00F66809">
            <w:pPr>
              <w:pStyle w:val="Tabletext"/>
            </w:pPr>
          </w:p>
        </w:tc>
      </w:tr>
      <w:tr w:rsidR="00007521" w:rsidRPr="00007521" w14:paraId="587EF91A" w14:textId="77777777" w:rsidTr="00800834">
        <w:tc>
          <w:tcPr>
            <w:tcW w:w="1435" w:type="dxa"/>
          </w:tcPr>
          <w:p w14:paraId="16BBA83D" w14:textId="77777777" w:rsidR="00007521" w:rsidRPr="00007521" w:rsidRDefault="00007521" w:rsidP="00F66809">
            <w:pPr>
              <w:pStyle w:val="Tabletext"/>
            </w:pPr>
            <w:r w:rsidRPr="00007521">
              <w:t xml:space="preserve">4:00-4:15 </w:t>
            </w:r>
          </w:p>
        </w:tc>
        <w:tc>
          <w:tcPr>
            <w:tcW w:w="5130" w:type="dxa"/>
          </w:tcPr>
          <w:p w14:paraId="3831E841" w14:textId="39B521FB" w:rsidR="00007521" w:rsidRPr="00007521" w:rsidRDefault="00E02DCA" w:rsidP="00F66809">
            <w:pPr>
              <w:pStyle w:val="Tabletext"/>
            </w:pPr>
            <w:r>
              <w:t>Closing</w:t>
            </w:r>
            <w:r w:rsidRPr="00007521">
              <w:t xml:space="preserve"> </w:t>
            </w:r>
            <w:r w:rsidR="00007521" w:rsidRPr="00007521">
              <w:t>remarks</w:t>
            </w:r>
          </w:p>
        </w:tc>
        <w:tc>
          <w:tcPr>
            <w:tcW w:w="1620" w:type="dxa"/>
          </w:tcPr>
          <w:p w14:paraId="6DA7D303" w14:textId="77777777" w:rsidR="00007521" w:rsidRPr="00007521" w:rsidRDefault="00007521" w:rsidP="00F66809">
            <w:pPr>
              <w:pStyle w:val="Tabletext"/>
            </w:pPr>
          </w:p>
        </w:tc>
        <w:tc>
          <w:tcPr>
            <w:tcW w:w="1710" w:type="dxa"/>
          </w:tcPr>
          <w:p w14:paraId="5A570C47" w14:textId="77777777" w:rsidR="00007521" w:rsidRPr="00007521" w:rsidRDefault="00007521" w:rsidP="00F66809">
            <w:pPr>
              <w:pStyle w:val="Tabletext"/>
            </w:pPr>
          </w:p>
        </w:tc>
      </w:tr>
    </w:tbl>
    <w:p w14:paraId="1A273736" w14:textId="60C2D6D4" w:rsidR="00C42A1E" w:rsidRPr="003500A2" w:rsidRDefault="006F2BEE" w:rsidP="00007521">
      <w:pPr>
        <w:pStyle w:val="Heading1"/>
      </w:pPr>
      <w:bookmarkStart w:id="11" w:name="_Toc64357150"/>
      <w:r>
        <w:t xml:space="preserve">Illustrative </w:t>
      </w:r>
      <w:r w:rsidR="00800834">
        <w:t xml:space="preserve">Workshop </w:t>
      </w:r>
      <w:r w:rsidR="00007521">
        <w:t>Agenda</w:t>
      </w:r>
      <w:bookmarkEnd w:id="11"/>
      <w:r w:rsidR="00B87889" w:rsidRPr="003500A2">
        <w:rPr>
          <w:highlight w:val="yellow"/>
        </w:rPr>
        <w:t xml:space="preserve"> </w:t>
      </w:r>
    </w:p>
    <w:p w14:paraId="6D7DC125" w14:textId="74E56915" w:rsidR="00E024FF" w:rsidRPr="00E024FF" w:rsidRDefault="00E024FF" w:rsidP="00E024FF">
      <w:bookmarkStart w:id="12" w:name="_Toc37345147"/>
    </w:p>
    <w:p w14:paraId="154AD230" w14:textId="77777777" w:rsidR="00CA5230" w:rsidRDefault="00CA5230">
      <w:pPr>
        <w:spacing w:after="160" w:line="259" w:lineRule="auto"/>
        <w:ind w:left="0" w:firstLine="0"/>
        <w:rPr>
          <w:rFonts w:ascii="Arial Narrow" w:eastAsia="Futura LT Pro" w:hAnsi="Arial Narrow" w:cs="Futura LT Pro"/>
          <w:b/>
          <w:bCs/>
          <w:spacing w:val="0"/>
          <w:sz w:val="28"/>
          <w:szCs w:val="32"/>
        </w:rPr>
      </w:pPr>
      <w:bookmarkStart w:id="13" w:name="_Toc54857061"/>
      <w:r>
        <w:br w:type="page"/>
      </w:r>
    </w:p>
    <w:p w14:paraId="0C67A0EE" w14:textId="649ADD28" w:rsidR="00007521" w:rsidRPr="005D7538" w:rsidRDefault="00007521" w:rsidP="00007521">
      <w:pPr>
        <w:pStyle w:val="Heading1"/>
      </w:pPr>
      <w:bookmarkStart w:id="14" w:name="_Toc64357151"/>
      <w:r>
        <w:lastRenderedPageBreak/>
        <w:t>Session</w:t>
      </w:r>
      <w:r w:rsidRPr="005D7538">
        <w:t xml:space="preserve"> 1: Introduction</w:t>
      </w:r>
      <w:bookmarkEnd w:id="13"/>
      <w:r w:rsidR="00A630FF">
        <w:t xml:space="preserve"> to Family Planning Data Quality</w:t>
      </w:r>
      <w:bookmarkEnd w:id="14"/>
    </w:p>
    <w:p w14:paraId="7E9580EE" w14:textId="77777777" w:rsidR="00007521" w:rsidRPr="005D7538" w:rsidRDefault="00007521" w:rsidP="00E024FF">
      <w:pPr>
        <w:pStyle w:val="Heading2"/>
      </w:pPr>
      <w:bookmarkStart w:id="15" w:name="_Toc61343764"/>
      <w:bookmarkStart w:id="16" w:name="_Toc64357152"/>
      <w:r w:rsidRPr="005D7538">
        <w:t>Goal</w:t>
      </w:r>
      <w:bookmarkEnd w:id="15"/>
      <w:bookmarkEnd w:id="16"/>
    </w:p>
    <w:p w14:paraId="48802CB0" w14:textId="6E28D066" w:rsidR="00007521" w:rsidRDefault="008F4673" w:rsidP="00E024FF">
      <w:r>
        <w:t>Understand why collecting family planning data of good quality is important and introduce</w:t>
      </w:r>
      <w:r w:rsidR="00007521">
        <w:t xml:space="preserve"> a holistic approach that </w:t>
      </w:r>
      <w:r w:rsidR="00E02DCA">
        <w:t>f</w:t>
      </w:r>
      <w:r w:rsidR="009B5023">
        <w:t xml:space="preserve">amily </w:t>
      </w:r>
      <w:r w:rsidR="00E02DCA">
        <w:t>p</w:t>
      </w:r>
      <w:r w:rsidR="009B5023">
        <w:t>lanning (FP)</w:t>
      </w:r>
      <w:r w:rsidR="00007521">
        <w:t xml:space="preserve"> </w:t>
      </w:r>
      <w:r w:rsidR="00E02DCA">
        <w:t>m</w:t>
      </w:r>
      <w:r w:rsidR="009B5023">
        <w:t xml:space="preserve">onitoring and </w:t>
      </w:r>
      <w:r w:rsidR="00E02DCA">
        <w:t>e</w:t>
      </w:r>
      <w:r w:rsidR="009B5023">
        <w:t>valuation (</w:t>
      </w:r>
      <w:r w:rsidR="00007521">
        <w:t>M&amp;E</w:t>
      </w:r>
      <w:r w:rsidR="009B5023">
        <w:t>)</w:t>
      </w:r>
      <w:r w:rsidR="00007521">
        <w:t xml:space="preserve"> </w:t>
      </w:r>
      <w:r w:rsidR="00E02DCA">
        <w:t>o</w:t>
      </w:r>
      <w:r w:rsidR="00007521">
        <w:t xml:space="preserve">fficers and </w:t>
      </w:r>
      <w:r w:rsidR="00E02DCA">
        <w:t>p</w:t>
      </w:r>
      <w:r w:rsidR="00007521">
        <w:t xml:space="preserve">rogram </w:t>
      </w:r>
      <w:r w:rsidR="00E02DCA">
        <w:t>m</w:t>
      </w:r>
      <w:r w:rsidR="00007521">
        <w:t>anagers can use to e</w:t>
      </w:r>
      <w:r w:rsidR="00007521" w:rsidRPr="00432708">
        <w:t>n</w:t>
      </w:r>
      <w:r w:rsidR="00007521">
        <w:t xml:space="preserve">sure the availability of good quality </w:t>
      </w:r>
      <w:r w:rsidR="009B5023">
        <w:t>FP</w:t>
      </w:r>
      <w:r w:rsidR="00007521">
        <w:t xml:space="preserve"> data</w:t>
      </w:r>
      <w:r w:rsidR="00007521" w:rsidRPr="00432708">
        <w:t xml:space="preserve"> </w:t>
      </w:r>
      <w:r w:rsidR="00007521">
        <w:t>for decisi</w:t>
      </w:r>
      <w:r w:rsidR="00BF0514">
        <w:t>on</w:t>
      </w:r>
      <w:r w:rsidR="009251EA">
        <w:t>-</w:t>
      </w:r>
      <w:r w:rsidR="00BF0514">
        <w:t>making and strategic planning</w:t>
      </w:r>
      <w:r w:rsidR="00E02DCA">
        <w:t>.</w:t>
      </w:r>
    </w:p>
    <w:p w14:paraId="783F2A16" w14:textId="2ECFC9E6" w:rsidR="00007521" w:rsidRPr="005D7538" w:rsidRDefault="00007521" w:rsidP="00E024FF">
      <w:pPr>
        <w:pStyle w:val="Heading2"/>
      </w:pPr>
      <w:bookmarkStart w:id="17" w:name="_Toc61343765"/>
      <w:bookmarkStart w:id="18" w:name="_Toc64357153"/>
      <w:r w:rsidRPr="005D7538">
        <w:t xml:space="preserve">Learning </w:t>
      </w:r>
      <w:r w:rsidR="00322138">
        <w:t>O</w:t>
      </w:r>
      <w:r w:rsidRPr="005D7538">
        <w:t>bjectives</w:t>
      </w:r>
      <w:bookmarkEnd w:id="17"/>
      <w:bookmarkEnd w:id="18"/>
    </w:p>
    <w:p w14:paraId="2A3E7924" w14:textId="77777777" w:rsidR="00007521" w:rsidRDefault="00007521" w:rsidP="00E024FF">
      <w:r w:rsidRPr="00432708">
        <w:t>By the end of this training course, each participant will be able to:</w:t>
      </w:r>
    </w:p>
    <w:p w14:paraId="3B753D22" w14:textId="77777777" w:rsidR="00A85E22" w:rsidRPr="00A630FF" w:rsidRDefault="00333CD0" w:rsidP="00A630FF">
      <w:pPr>
        <w:pStyle w:val="Bulletlistnormal"/>
      </w:pPr>
      <w:r w:rsidRPr="00A630FF">
        <w:t>Understand the importance of good family planning (FP) data and information.</w:t>
      </w:r>
    </w:p>
    <w:p w14:paraId="1BB71D97" w14:textId="77777777" w:rsidR="00A85E22" w:rsidRPr="00A630FF" w:rsidRDefault="00333CD0" w:rsidP="00A630FF">
      <w:pPr>
        <w:pStyle w:val="Bulletlistnormal"/>
      </w:pPr>
      <w:r w:rsidRPr="00A630FF">
        <w:t>Identify the sources and categories of FP data and information.</w:t>
      </w:r>
    </w:p>
    <w:p w14:paraId="5AF6F455" w14:textId="77777777" w:rsidR="00A85E22" w:rsidRPr="00A630FF" w:rsidRDefault="00333CD0" w:rsidP="00A630FF">
      <w:pPr>
        <w:pStyle w:val="Bulletlistnormal"/>
      </w:pPr>
      <w:r w:rsidRPr="00A630FF">
        <w:t>Be able to define and calculate indicators and data elements.</w:t>
      </w:r>
    </w:p>
    <w:p w14:paraId="4F084FD9" w14:textId="77777777" w:rsidR="00A85E22" w:rsidRPr="00A630FF" w:rsidRDefault="00333CD0" w:rsidP="00A630FF">
      <w:pPr>
        <w:pStyle w:val="Bulletlistnormal"/>
      </w:pPr>
      <w:r w:rsidRPr="00A630FF">
        <w:t xml:space="preserve">Determine problems associated with FP data quality. </w:t>
      </w:r>
    </w:p>
    <w:p w14:paraId="0CEC120D" w14:textId="4133C776" w:rsidR="00A85E22" w:rsidRPr="00A630FF" w:rsidRDefault="00333CD0" w:rsidP="00A630FF">
      <w:pPr>
        <w:pStyle w:val="Bulletlistnormal"/>
      </w:pPr>
      <w:r w:rsidRPr="00A630FF">
        <w:t>Describe the concept of the integrated approach to FP data quality assessment</w:t>
      </w:r>
      <w:r w:rsidR="00A630FF">
        <w:t xml:space="preserve"> using the </w:t>
      </w:r>
      <w:r w:rsidR="00A630FF" w:rsidRPr="00A630FF">
        <w:t>Service Statistics to Estimated Modern Use (SS_EMU) and Routine Data Quality Assessment (RDQA) tools</w:t>
      </w:r>
      <w:r w:rsidRPr="00A630FF">
        <w:t>.</w:t>
      </w:r>
    </w:p>
    <w:p w14:paraId="43F3534C" w14:textId="77777777" w:rsidR="00A630FF" w:rsidRDefault="00A630FF" w:rsidP="00E024FF">
      <w:pPr>
        <w:pStyle w:val="Bulletlistnormal"/>
      </w:pPr>
    </w:p>
    <w:p w14:paraId="4BE7F66D" w14:textId="77777777" w:rsidR="00007521" w:rsidRPr="005D7538" w:rsidRDefault="00007521" w:rsidP="00E024FF">
      <w:pPr>
        <w:pStyle w:val="Heading2"/>
      </w:pPr>
      <w:bookmarkStart w:id="19" w:name="_Toc61343766"/>
      <w:bookmarkStart w:id="20" w:name="_Toc64357154"/>
      <w:r w:rsidRPr="005D7538">
        <w:t>Topics</w:t>
      </w:r>
      <w:bookmarkEnd w:id="19"/>
      <w:bookmarkEnd w:id="20"/>
    </w:p>
    <w:p w14:paraId="1CE57E87" w14:textId="314DDE35" w:rsidR="00007521" w:rsidRDefault="008F4673" w:rsidP="00E024FF">
      <w:pPr>
        <w:pStyle w:val="Bulletlistnormal"/>
      </w:pPr>
      <w:r>
        <w:t xml:space="preserve">Defining good quality family planning data </w:t>
      </w:r>
    </w:p>
    <w:p w14:paraId="2B33CD19" w14:textId="2D50372F" w:rsidR="00007521" w:rsidRDefault="00007521" w:rsidP="00E024FF">
      <w:pPr>
        <w:pStyle w:val="Bulletlistnormal"/>
      </w:pPr>
      <w:r>
        <w:t xml:space="preserve">FP indicator and data element definitions </w:t>
      </w:r>
    </w:p>
    <w:p w14:paraId="7D4FF991" w14:textId="2775A167" w:rsidR="00007521" w:rsidRDefault="008F4673" w:rsidP="00E024FF">
      <w:pPr>
        <w:pStyle w:val="Bulletlistnormal"/>
      </w:pPr>
      <w:r>
        <w:t>Family Planning d</w:t>
      </w:r>
      <w:r w:rsidR="00007521">
        <w:t>ata records</w:t>
      </w:r>
      <w:r>
        <w:t>/registers</w:t>
      </w:r>
      <w:r w:rsidR="00007521">
        <w:t xml:space="preserve"> and aggregations</w:t>
      </w:r>
    </w:p>
    <w:p w14:paraId="00262671" w14:textId="27D193A1" w:rsidR="00007521" w:rsidRDefault="00E80B4F" w:rsidP="00E024FF">
      <w:pPr>
        <w:pStyle w:val="Bulletlistnormal"/>
      </w:pPr>
      <w:r>
        <w:t>D</w:t>
      </w:r>
      <w:r w:rsidR="00007521">
        <w:t>ata quality challenges</w:t>
      </w:r>
    </w:p>
    <w:p w14:paraId="529D6CC8" w14:textId="25F006DD" w:rsidR="00007521" w:rsidRDefault="008F4673" w:rsidP="00E024FF">
      <w:pPr>
        <w:pStyle w:val="Bulletlistnormal"/>
      </w:pPr>
      <w:r>
        <w:t xml:space="preserve">Introduction to the integrated approach to </w:t>
      </w:r>
      <w:r w:rsidR="00007521">
        <w:t xml:space="preserve">FP data </w:t>
      </w:r>
      <w:r w:rsidR="00F66809">
        <w:t xml:space="preserve">quality </w:t>
      </w:r>
      <w:r>
        <w:t xml:space="preserve">assessment </w:t>
      </w:r>
      <w:r w:rsidR="00F66809">
        <w:t xml:space="preserve">using the </w:t>
      </w:r>
      <w:r>
        <w:t>S</w:t>
      </w:r>
      <w:r w:rsidRPr="00A630FF">
        <w:t>ervice Statistics to Estimated Modern Use (SS_EMU) and Routine Data Quality Assessment (RDQA) tools</w:t>
      </w:r>
      <w:r>
        <w:t xml:space="preserve"> </w:t>
      </w:r>
    </w:p>
    <w:p w14:paraId="7AF8AC64" w14:textId="77777777" w:rsidR="00DD3387" w:rsidRDefault="00DD3387" w:rsidP="00007521">
      <w:pPr>
        <w:rPr>
          <w:rStyle w:val="Heading2Char"/>
        </w:rPr>
      </w:pPr>
      <w:bookmarkStart w:id="21" w:name="_Toc61343767"/>
    </w:p>
    <w:p w14:paraId="7D7DF1B8" w14:textId="4050E89D" w:rsidR="00007521" w:rsidRDefault="00007521" w:rsidP="00EB1B29">
      <w:pPr>
        <w:ind w:left="0" w:firstLine="0"/>
      </w:pPr>
      <w:bookmarkStart w:id="22" w:name="_Toc64357155"/>
      <w:r w:rsidRPr="00E024FF">
        <w:rPr>
          <w:rStyle w:val="Heading2Char"/>
        </w:rPr>
        <w:t>Time:</w:t>
      </w:r>
      <w:bookmarkEnd w:id="21"/>
      <w:bookmarkEnd w:id="22"/>
      <w:r>
        <w:t xml:space="preserve"> 45 minutes</w:t>
      </w:r>
    </w:p>
    <w:p w14:paraId="63AF2357" w14:textId="77777777" w:rsidR="00007521" w:rsidRPr="005D7538" w:rsidRDefault="00007521" w:rsidP="00E024FF">
      <w:pPr>
        <w:pStyle w:val="Heading2"/>
      </w:pPr>
      <w:bookmarkStart w:id="23" w:name="_Toc61343768"/>
      <w:bookmarkStart w:id="24" w:name="_Toc64357156"/>
      <w:r w:rsidRPr="005D7538">
        <w:t>Methods</w:t>
      </w:r>
      <w:bookmarkEnd w:id="23"/>
      <w:bookmarkEnd w:id="24"/>
    </w:p>
    <w:p w14:paraId="50EBB86A" w14:textId="7481454F" w:rsidR="00007521" w:rsidRDefault="00007521" w:rsidP="00E024FF">
      <w:pPr>
        <w:pStyle w:val="Bulletlistnormal"/>
      </w:pPr>
      <w:r>
        <w:t xml:space="preserve">Facilitator </w:t>
      </w:r>
      <w:r w:rsidR="00E02DCA">
        <w:t>p</w:t>
      </w:r>
      <w:r>
        <w:t>resentation</w:t>
      </w:r>
    </w:p>
    <w:p w14:paraId="7E0EA55A" w14:textId="1E4CCFDA" w:rsidR="00007521" w:rsidRDefault="00007521" w:rsidP="00E024FF">
      <w:pPr>
        <w:pStyle w:val="Bulletlistnormal"/>
      </w:pPr>
      <w:r>
        <w:t>Discussion</w:t>
      </w:r>
    </w:p>
    <w:p w14:paraId="12EA6EA6" w14:textId="77777777" w:rsidR="00007521" w:rsidRPr="005D7538" w:rsidRDefault="00007521" w:rsidP="00E024FF">
      <w:pPr>
        <w:pStyle w:val="Heading2"/>
      </w:pPr>
      <w:bookmarkStart w:id="25" w:name="_Toc61343769"/>
      <w:bookmarkStart w:id="26" w:name="_Toc64357157"/>
      <w:r w:rsidRPr="005D7538">
        <w:t>Materials</w:t>
      </w:r>
      <w:bookmarkEnd w:id="25"/>
      <w:bookmarkEnd w:id="26"/>
    </w:p>
    <w:p w14:paraId="46A3A102" w14:textId="77777777" w:rsidR="00007521" w:rsidRDefault="00007521" w:rsidP="00E024FF">
      <w:pPr>
        <w:pStyle w:val="Bulletlistnormal"/>
      </w:pPr>
      <w:r>
        <w:t>Flipcharts</w:t>
      </w:r>
    </w:p>
    <w:p w14:paraId="0E64A73E" w14:textId="29802516" w:rsidR="00007521" w:rsidRDefault="00E80B4F" w:rsidP="00E024FF">
      <w:pPr>
        <w:pStyle w:val="Bulletlistnormal"/>
      </w:pPr>
      <w:r>
        <w:t>PowerP</w:t>
      </w:r>
      <w:r w:rsidR="00007521">
        <w:t>oint presentation</w:t>
      </w:r>
    </w:p>
    <w:p w14:paraId="46709D03" w14:textId="77777777" w:rsidR="00007521" w:rsidRDefault="00007521" w:rsidP="00384CFD">
      <w:pPr>
        <w:pStyle w:val="Bulletlistnormal"/>
      </w:pPr>
      <w:r>
        <w:t>Markers</w:t>
      </w:r>
    </w:p>
    <w:p w14:paraId="69444B5D" w14:textId="77777777" w:rsidR="00007521" w:rsidRPr="00384CFD" w:rsidRDefault="00007521" w:rsidP="00384CFD">
      <w:pPr>
        <w:pStyle w:val="Heading1"/>
      </w:pPr>
      <w:bookmarkStart w:id="27" w:name="_Toc54857062"/>
      <w:bookmarkStart w:id="28" w:name="_Toc64357158"/>
      <w:r w:rsidRPr="00384CFD">
        <w:lastRenderedPageBreak/>
        <w:t>Session 2: Data Quality Conceptual Framework and Dimensions</w:t>
      </w:r>
      <w:bookmarkEnd w:id="27"/>
      <w:bookmarkEnd w:id="28"/>
    </w:p>
    <w:p w14:paraId="7C0C0F5D" w14:textId="77777777" w:rsidR="00007521" w:rsidRPr="005D7538" w:rsidRDefault="00007521" w:rsidP="00384CFD">
      <w:pPr>
        <w:pStyle w:val="Heading2"/>
      </w:pPr>
      <w:bookmarkStart w:id="29" w:name="_Toc61343771"/>
      <w:bookmarkStart w:id="30" w:name="_Toc64357159"/>
      <w:r w:rsidRPr="005D7538">
        <w:t>Goals</w:t>
      </w:r>
      <w:bookmarkEnd w:id="29"/>
      <w:bookmarkEnd w:id="30"/>
    </w:p>
    <w:p w14:paraId="75B66828" w14:textId="6FE613A1" w:rsidR="00007521" w:rsidRDefault="00007521" w:rsidP="00384CFD">
      <w:r>
        <w:t xml:space="preserve">Increase the capacity of FP M&amp;E </w:t>
      </w:r>
      <w:r w:rsidR="00322138">
        <w:t>o</w:t>
      </w:r>
      <w:r>
        <w:t>fficer</w:t>
      </w:r>
      <w:r w:rsidR="00322138">
        <w:t>s</w:t>
      </w:r>
      <w:r>
        <w:t xml:space="preserve"> and </w:t>
      </w:r>
      <w:r w:rsidR="00322138">
        <w:t>p</w:t>
      </w:r>
      <w:r>
        <w:t xml:space="preserve">rogram </w:t>
      </w:r>
      <w:r w:rsidR="00322138">
        <w:t>m</w:t>
      </w:r>
      <w:r>
        <w:t>anagers to monitor and i</w:t>
      </w:r>
      <w:r w:rsidRPr="003C2C39">
        <w:t xml:space="preserve">mprove the quality of </w:t>
      </w:r>
      <w:r>
        <w:t xml:space="preserve">FP </w:t>
      </w:r>
      <w:r w:rsidRPr="003C2C39">
        <w:t>data used by count</w:t>
      </w:r>
      <w:r>
        <w:t>ry programs</w:t>
      </w:r>
      <w:r w:rsidRPr="003C2C39">
        <w:t xml:space="preserve"> for revi</w:t>
      </w:r>
      <w:r w:rsidR="00BF0514">
        <w:t>ew of progress and performance</w:t>
      </w:r>
      <w:r w:rsidR="00322138">
        <w:t>.</w:t>
      </w:r>
      <w:r>
        <w:t xml:space="preserve"> </w:t>
      </w:r>
    </w:p>
    <w:p w14:paraId="71C6ACA8" w14:textId="688BF209" w:rsidR="00007521" w:rsidRPr="005D7538" w:rsidRDefault="00007521" w:rsidP="00384CFD">
      <w:pPr>
        <w:pStyle w:val="Heading2"/>
      </w:pPr>
      <w:bookmarkStart w:id="31" w:name="_Toc61343772"/>
      <w:bookmarkStart w:id="32" w:name="_Toc64357160"/>
      <w:r w:rsidRPr="005D7538">
        <w:t>Learning Objectives</w:t>
      </w:r>
      <w:bookmarkEnd w:id="31"/>
      <w:bookmarkEnd w:id="32"/>
    </w:p>
    <w:p w14:paraId="6DDA990C" w14:textId="77777777" w:rsidR="00007521" w:rsidRDefault="00007521" w:rsidP="00384CFD">
      <w:r>
        <w:t>By the end of this session, each participant will be able to:</w:t>
      </w:r>
    </w:p>
    <w:p w14:paraId="762E507A" w14:textId="3AEFFF88" w:rsidR="00007521" w:rsidRDefault="00007521" w:rsidP="00384CFD">
      <w:pPr>
        <w:pStyle w:val="Bulletlistnormal"/>
      </w:pPr>
      <w:r>
        <w:t>Understand the data quality conceptual framework</w:t>
      </w:r>
      <w:r w:rsidR="00C84118">
        <w:t xml:space="preserve"> tailored for FP</w:t>
      </w:r>
      <w:r w:rsidR="00322138">
        <w:t>.</w:t>
      </w:r>
      <w:r>
        <w:t xml:space="preserve"> </w:t>
      </w:r>
    </w:p>
    <w:p w14:paraId="69D2408B" w14:textId="3B4F17DC" w:rsidR="00007521" w:rsidRDefault="00007521" w:rsidP="00384CFD">
      <w:pPr>
        <w:pStyle w:val="Bulletlistnormal"/>
      </w:pPr>
      <w:r w:rsidRPr="003C2C39">
        <w:t>D</w:t>
      </w:r>
      <w:r>
        <w:t xml:space="preserve">efine the dimensions of </w:t>
      </w:r>
      <w:r w:rsidRPr="003C2C39">
        <w:t>data quality</w:t>
      </w:r>
      <w:r w:rsidR="00322138">
        <w:t>.</w:t>
      </w:r>
    </w:p>
    <w:p w14:paraId="420307D0" w14:textId="645332FA" w:rsidR="00007521" w:rsidRDefault="00007521" w:rsidP="00384CFD">
      <w:pPr>
        <w:pStyle w:val="Bulletlistnormal"/>
      </w:pPr>
      <w:r>
        <w:t>Identify the steps for assessing, improving</w:t>
      </w:r>
      <w:r w:rsidR="00322138">
        <w:t>,</w:t>
      </w:r>
      <w:r>
        <w:t xml:space="preserve"> and maintaining data quality</w:t>
      </w:r>
      <w:r w:rsidR="00322138">
        <w:t>.</w:t>
      </w:r>
    </w:p>
    <w:p w14:paraId="094F7EF2" w14:textId="020B7931" w:rsidR="00007521" w:rsidRDefault="00007521" w:rsidP="00384CFD">
      <w:pPr>
        <w:pStyle w:val="Bulletlistnormal"/>
      </w:pPr>
      <w:r>
        <w:t xml:space="preserve">Understand why data quality is important for </w:t>
      </w:r>
      <w:r w:rsidR="00322138">
        <w:t xml:space="preserve">the </w:t>
      </w:r>
      <w:r>
        <w:t>data use and decision</w:t>
      </w:r>
      <w:r w:rsidR="00322138">
        <w:t>-</w:t>
      </w:r>
      <w:r>
        <w:t>making process</w:t>
      </w:r>
      <w:r w:rsidR="00322138">
        <w:t>.</w:t>
      </w:r>
    </w:p>
    <w:p w14:paraId="49C5CF39" w14:textId="77777777" w:rsidR="00007521" w:rsidRPr="005D7538" w:rsidRDefault="00007521" w:rsidP="00384CFD">
      <w:pPr>
        <w:pStyle w:val="Heading2"/>
      </w:pPr>
      <w:bookmarkStart w:id="33" w:name="_Toc61343773"/>
      <w:bookmarkStart w:id="34" w:name="_Toc64357161"/>
      <w:r w:rsidRPr="005D7538">
        <w:t>Topics</w:t>
      </w:r>
      <w:bookmarkEnd w:id="33"/>
      <w:bookmarkEnd w:id="34"/>
    </w:p>
    <w:p w14:paraId="44AB9838" w14:textId="77777777" w:rsidR="00007521" w:rsidRDefault="00384CFD" w:rsidP="00384CFD">
      <w:pPr>
        <w:pStyle w:val="Bulletlistnormal"/>
      </w:pPr>
      <w:r>
        <w:t>P</w:t>
      </w:r>
      <w:r w:rsidR="00007521" w:rsidRPr="0032148B">
        <w:t>rocess-</w:t>
      </w:r>
      <w:r w:rsidR="00007521">
        <w:t>oriented quality assessment</w:t>
      </w:r>
    </w:p>
    <w:p w14:paraId="05FB865F" w14:textId="77777777" w:rsidR="00007521" w:rsidRDefault="00384CFD" w:rsidP="00384CFD">
      <w:pPr>
        <w:pStyle w:val="Bulletlistnormal"/>
      </w:pPr>
      <w:r>
        <w:t>C</w:t>
      </w:r>
      <w:r w:rsidR="00007521" w:rsidRPr="0032148B">
        <w:t>omparing existing practices against best practices</w:t>
      </w:r>
    </w:p>
    <w:p w14:paraId="1D5E9ED0" w14:textId="77777777" w:rsidR="00007521" w:rsidRDefault="00007521" w:rsidP="00384CFD">
      <w:pPr>
        <w:pStyle w:val="Bulletlistnormal"/>
      </w:pPr>
      <w:r>
        <w:t>Institutional context and processes</w:t>
      </w:r>
    </w:p>
    <w:p w14:paraId="51FF6329" w14:textId="77777777" w:rsidR="00007521" w:rsidRDefault="00384CFD" w:rsidP="00384CFD">
      <w:pPr>
        <w:pStyle w:val="Bulletlistnormal"/>
      </w:pPr>
      <w:r>
        <w:t>K</w:t>
      </w:r>
      <w:r w:rsidR="00007521" w:rsidRPr="0032148B">
        <w:t>ey domains of quality</w:t>
      </w:r>
    </w:p>
    <w:p w14:paraId="4D8BEE51" w14:textId="77777777" w:rsidR="00007521" w:rsidRDefault="00007521" w:rsidP="00384CFD">
      <w:pPr>
        <w:pStyle w:val="Bulletlistnormal"/>
      </w:pPr>
      <w:r>
        <w:t>Adapting the Data Quality Assessment Framework</w:t>
      </w:r>
    </w:p>
    <w:p w14:paraId="0C426BC7" w14:textId="77777777" w:rsidR="00007521" w:rsidRDefault="00007521" w:rsidP="00384CFD">
      <w:pPr>
        <w:pStyle w:val="Bulletlistnormal"/>
      </w:pPr>
      <w:r>
        <w:t>Principles of the Framework</w:t>
      </w:r>
    </w:p>
    <w:p w14:paraId="15CBF5B0" w14:textId="77777777" w:rsidR="00DD3387" w:rsidRDefault="00DD3387" w:rsidP="00007521">
      <w:pPr>
        <w:rPr>
          <w:rStyle w:val="Heading2Char"/>
        </w:rPr>
      </w:pPr>
      <w:bookmarkStart w:id="35" w:name="_Toc61343774"/>
    </w:p>
    <w:p w14:paraId="6B2D564E" w14:textId="30FA84F8" w:rsidR="00007521" w:rsidRDefault="00007521" w:rsidP="00EB1B29">
      <w:pPr>
        <w:ind w:left="0" w:firstLine="0"/>
      </w:pPr>
      <w:bookmarkStart w:id="36" w:name="_Toc64357162"/>
      <w:r w:rsidRPr="00384CFD">
        <w:rPr>
          <w:rStyle w:val="Heading2Char"/>
        </w:rPr>
        <w:t>Time:</w:t>
      </w:r>
      <w:bookmarkEnd w:id="35"/>
      <w:bookmarkEnd w:id="36"/>
      <w:r>
        <w:t xml:space="preserve"> </w:t>
      </w:r>
      <w:r w:rsidRPr="00384CFD">
        <w:t>1 hour</w:t>
      </w:r>
    </w:p>
    <w:p w14:paraId="4554E433" w14:textId="77777777" w:rsidR="00007521" w:rsidRPr="005D7538" w:rsidRDefault="00007521" w:rsidP="00384CFD">
      <w:pPr>
        <w:pStyle w:val="Heading2"/>
      </w:pPr>
      <w:bookmarkStart w:id="37" w:name="_Toc61343775"/>
      <w:bookmarkStart w:id="38" w:name="_Toc64357163"/>
      <w:r w:rsidRPr="005D7538">
        <w:t>Methods</w:t>
      </w:r>
      <w:bookmarkEnd w:id="37"/>
      <w:bookmarkEnd w:id="38"/>
      <w:r w:rsidRPr="005D7538">
        <w:t xml:space="preserve"> </w:t>
      </w:r>
    </w:p>
    <w:p w14:paraId="64C347BA" w14:textId="0D34F33E" w:rsidR="00007521" w:rsidRDefault="00007521" w:rsidP="00384CFD">
      <w:pPr>
        <w:pStyle w:val="Bulletlistnormal"/>
      </w:pPr>
      <w:r>
        <w:t xml:space="preserve">Facilitator </w:t>
      </w:r>
      <w:r w:rsidR="00322138">
        <w:t>p</w:t>
      </w:r>
      <w:r>
        <w:t>resentation</w:t>
      </w:r>
    </w:p>
    <w:p w14:paraId="32A38430" w14:textId="79C34DA3" w:rsidR="00007521" w:rsidRDefault="00007521" w:rsidP="00384CFD">
      <w:pPr>
        <w:pStyle w:val="Bulletlistnormal"/>
      </w:pPr>
      <w:r>
        <w:t xml:space="preserve">Group exercise </w:t>
      </w:r>
    </w:p>
    <w:p w14:paraId="4612E234" w14:textId="77777777" w:rsidR="00007521" w:rsidRDefault="00007521" w:rsidP="00384CFD">
      <w:pPr>
        <w:pStyle w:val="Bulletlistnormal"/>
      </w:pPr>
      <w:r>
        <w:t>Plenary: Group presentations and discussions</w:t>
      </w:r>
    </w:p>
    <w:p w14:paraId="5D7CCAA4" w14:textId="77777777" w:rsidR="00007521" w:rsidRPr="005D7538" w:rsidRDefault="00007521" w:rsidP="00384CFD">
      <w:pPr>
        <w:pStyle w:val="Heading2"/>
      </w:pPr>
      <w:bookmarkStart w:id="39" w:name="_Toc61343776"/>
      <w:bookmarkStart w:id="40" w:name="_Toc64357164"/>
      <w:r w:rsidRPr="005D7538">
        <w:t>Materials</w:t>
      </w:r>
      <w:bookmarkEnd w:id="39"/>
      <w:bookmarkEnd w:id="40"/>
    </w:p>
    <w:p w14:paraId="1776E90C" w14:textId="77777777" w:rsidR="00007521" w:rsidRDefault="00007521" w:rsidP="00384CFD">
      <w:pPr>
        <w:pStyle w:val="Bulletlistnormal"/>
      </w:pPr>
      <w:r>
        <w:t>Flipcharts</w:t>
      </w:r>
    </w:p>
    <w:p w14:paraId="47D72150" w14:textId="3F6AD2C7" w:rsidR="00007521" w:rsidRDefault="00007521" w:rsidP="00384CFD">
      <w:pPr>
        <w:pStyle w:val="Bulletlistnormal"/>
      </w:pPr>
      <w:r>
        <w:t>Power</w:t>
      </w:r>
      <w:r w:rsidR="00322138">
        <w:t>P</w:t>
      </w:r>
      <w:r>
        <w:t>oint presentation</w:t>
      </w:r>
    </w:p>
    <w:p w14:paraId="2325DD7F" w14:textId="77777777" w:rsidR="00007521" w:rsidRDefault="00007521" w:rsidP="00384CFD">
      <w:pPr>
        <w:pStyle w:val="Bulletlistnormal"/>
      </w:pPr>
      <w:r>
        <w:t>Markers</w:t>
      </w:r>
    </w:p>
    <w:p w14:paraId="7EAF0608" w14:textId="77777777" w:rsidR="00007521" w:rsidRDefault="00007521" w:rsidP="00007521"/>
    <w:p w14:paraId="1B876A41" w14:textId="77777777" w:rsidR="00007521" w:rsidRDefault="00007521" w:rsidP="00007521"/>
    <w:p w14:paraId="3503F124" w14:textId="77777777" w:rsidR="00007521" w:rsidRPr="00384CFD" w:rsidRDefault="00007521" w:rsidP="00384CFD">
      <w:pPr>
        <w:pStyle w:val="Heading1"/>
      </w:pPr>
      <w:bookmarkStart w:id="41" w:name="_Toc54857063"/>
      <w:bookmarkStart w:id="42" w:name="_Toc64357165"/>
      <w:r w:rsidRPr="00384CFD">
        <w:lastRenderedPageBreak/>
        <w:t>Session 3: FP Data Quality Problems</w:t>
      </w:r>
      <w:bookmarkEnd w:id="41"/>
      <w:bookmarkEnd w:id="42"/>
    </w:p>
    <w:p w14:paraId="7346CE63" w14:textId="77777777" w:rsidR="00007521" w:rsidRPr="005D7538" w:rsidRDefault="00007521" w:rsidP="00384CFD">
      <w:pPr>
        <w:pStyle w:val="Heading2"/>
      </w:pPr>
      <w:bookmarkStart w:id="43" w:name="_Toc61343778"/>
      <w:bookmarkStart w:id="44" w:name="_Toc64357166"/>
      <w:r w:rsidRPr="005D7538">
        <w:t>Goal</w:t>
      </w:r>
      <w:bookmarkEnd w:id="43"/>
      <w:bookmarkEnd w:id="44"/>
    </w:p>
    <w:p w14:paraId="7E68A3C6" w14:textId="27E2706B" w:rsidR="00007521" w:rsidRDefault="00007521" w:rsidP="00384CFD">
      <w:r>
        <w:t xml:space="preserve">Improve the capacity of FP M&amp;E </w:t>
      </w:r>
      <w:r w:rsidR="009440AF">
        <w:t>o</w:t>
      </w:r>
      <w:r>
        <w:t xml:space="preserve">fficers and </w:t>
      </w:r>
      <w:r w:rsidR="009440AF">
        <w:t>p</w:t>
      </w:r>
      <w:r>
        <w:t xml:space="preserve">rogram </w:t>
      </w:r>
      <w:r w:rsidR="009440AF">
        <w:t>m</w:t>
      </w:r>
      <w:r>
        <w:t>anagers to develop and implement proactive processes</w:t>
      </w:r>
      <w:r w:rsidR="009440AF">
        <w:t>,</w:t>
      </w:r>
      <w:r>
        <w:t xml:space="preserve"> and mobilize appropriate resources to </w:t>
      </w:r>
      <w:r w:rsidR="009251EA">
        <w:t>monitor</w:t>
      </w:r>
      <w:r>
        <w:t xml:space="preserve"> and improve data quality</w:t>
      </w:r>
      <w:r w:rsidR="009440AF">
        <w:t>.</w:t>
      </w:r>
      <w:r>
        <w:t xml:space="preserve"> </w:t>
      </w:r>
    </w:p>
    <w:p w14:paraId="0F5FCDDB" w14:textId="34FF8F6A" w:rsidR="00007521" w:rsidRPr="005D7538" w:rsidRDefault="00007521" w:rsidP="00384CFD">
      <w:pPr>
        <w:pStyle w:val="Heading2"/>
      </w:pPr>
      <w:bookmarkStart w:id="45" w:name="_Toc61343779"/>
      <w:bookmarkStart w:id="46" w:name="_Toc64357167"/>
      <w:r w:rsidRPr="005D7538">
        <w:t xml:space="preserve">Learning </w:t>
      </w:r>
      <w:r w:rsidR="009440AF">
        <w:t>O</w:t>
      </w:r>
      <w:r w:rsidRPr="005D7538">
        <w:t>bjectives</w:t>
      </w:r>
      <w:bookmarkEnd w:id="45"/>
      <w:bookmarkEnd w:id="46"/>
    </w:p>
    <w:p w14:paraId="696905D3" w14:textId="77777777" w:rsidR="00007521" w:rsidRDefault="00007521" w:rsidP="00384CFD">
      <w:r w:rsidRPr="000D0569">
        <w:t>By the end of this session, each participant will be able to:</w:t>
      </w:r>
    </w:p>
    <w:p w14:paraId="7D11637D" w14:textId="7C339ECE" w:rsidR="00007521" w:rsidRDefault="00384CFD" w:rsidP="00384CFD">
      <w:pPr>
        <w:pStyle w:val="Bulletlistnormal"/>
      </w:pPr>
      <w:r>
        <w:t>I</w:t>
      </w:r>
      <w:r w:rsidR="00007521" w:rsidRPr="0034527E">
        <w:t xml:space="preserve">dentify data quality issues </w:t>
      </w:r>
      <w:r w:rsidR="00007521">
        <w:t xml:space="preserve">that are related to the </w:t>
      </w:r>
      <w:r w:rsidR="00007521" w:rsidRPr="0034527E">
        <w:t xml:space="preserve">data management </w:t>
      </w:r>
      <w:r w:rsidR="00007521">
        <w:t>and reporting system</w:t>
      </w:r>
      <w:r w:rsidR="00007521" w:rsidRPr="0034527E">
        <w:t xml:space="preserve"> at each </w:t>
      </w:r>
      <w:r w:rsidR="00007521">
        <w:t>level of the health system</w:t>
      </w:r>
      <w:r w:rsidR="009440AF">
        <w:t>.</w:t>
      </w:r>
      <w:r w:rsidR="00007521">
        <w:t xml:space="preserve"> </w:t>
      </w:r>
    </w:p>
    <w:p w14:paraId="1F22AB92" w14:textId="63603082" w:rsidR="00007521" w:rsidRDefault="00384CFD" w:rsidP="00384CFD">
      <w:pPr>
        <w:pStyle w:val="Bulletlistnormal"/>
      </w:pPr>
      <w:r>
        <w:t>U</w:t>
      </w:r>
      <w:r w:rsidR="00007521">
        <w:t>nderstand the effect of i</w:t>
      </w:r>
      <w:r w:rsidR="00007521" w:rsidRPr="0034527E">
        <w:t>ncomplete or missing data</w:t>
      </w:r>
      <w:r w:rsidR="00007521">
        <w:t xml:space="preserve"> on data use and decision making</w:t>
      </w:r>
      <w:r w:rsidR="009440AF">
        <w:t>.</w:t>
      </w:r>
    </w:p>
    <w:p w14:paraId="101CCEF1" w14:textId="67404652" w:rsidR="00007521" w:rsidRDefault="00384CFD" w:rsidP="00384CFD">
      <w:pPr>
        <w:pStyle w:val="Bulletlistnormal"/>
      </w:pPr>
      <w:r>
        <w:t>U</w:t>
      </w:r>
      <w:r w:rsidR="00007521">
        <w:t xml:space="preserve">nderstand how </w:t>
      </w:r>
      <w:r w:rsidR="001C7894">
        <w:t>poor-quality</w:t>
      </w:r>
      <w:r w:rsidR="00007521">
        <w:t xml:space="preserve"> data can lead to distrust in information and bad management decisions</w:t>
      </w:r>
      <w:r w:rsidR="009440AF">
        <w:t>.</w:t>
      </w:r>
    </w:p>
    <w:p w14:paraId="3C3BB14B" w14:textId="1C7EAD8F" w:rsidR="00007521" w:rsidRDefault="00384CFD" w:rsidP="00384CFD">
      <w:pPr>
        <w:pStyle w:val="Bulletlistnormal"/>
      </w:pPr>
      <w:r>
        <w:t>U</w:t>
      </w:r>
      <w:r w:rsidR="00007521">
        <w:t xml:space="preserve">nderstand how </w:t>
      </w:r>
      <w:r w:rsidR="00E80B4F">
        <w:t>personnel</w:t>
      </w:r>
      <w:r w:rsidR="00007521">
        <w:t xml:space="preserve"> without the required knowledge and skills can increase measurement errors and data mismanagement and misreporting</w:t>
      </w:r>
      <w:r w:rsidR="009440AF">
        <w:t>.</w:t>
      </w:r>
    </w:p>
    <w:p w14:paraId="590D577F" w14:textId="42D4F721" w:rsidR="00007521" w:rsidRDefault="00007521" w:rsidP="00384CFD">
      <w:pPr>
        <w:pStyle w:val="Bulletlistnormal"/>
      </w:pPr>
      <w:r>
        <w:t>Identify common data aggregation and recording errors</w:t>
      </w:r>
      <w:r w:rsidR="009440AF">
        <w:t>.</w:t>
      </w:r>
    </w:p>
    <w:p w14:paraId="6FE28763" w14:textId="6CAD803B" w:rsidR="00007521" w:rsidRDefault="00007521" w:rsidP="00384CFD">
      <w:pPr>
        <w:pStyle w:val="Bulletlistnormal"/>
      </w:pPr>
      <w:r>
        <w:t xml:space="preserve">Understand how </w:t>
      </w:r>
      <w:r w:rsidR="009440AF">
        <w:t xml:space="preserve">the </w:t>
      </w:r>
      <w:r>
        <w:t xml:space="preserve">unclear definition of indicators and data elements can affect data quality </w:t>
      </w:r>
      <w:r w:rsidR="009440AF">
        <w:t>and</w:t>
      </w:r>
      <w:r>
        <w:t xml:space="preserve"> data analysis and use</w:t>
      </w:r>
      <w:r w:rsidR="009440AF">
        <w:t>,</w:t>
      </w:r>
      <w:r>
        <w:t xml:space="preserve"> and determine </w:t>
      </w:r>
      <w:r w:rsidR="009440AF">
        <w:t xml:space="preserve">whether </w:t>
      </w:r>
      <w:r>
        <w:t>there are any indicators/data elements that are not consistently understood and interpreted</w:t>
      </w:r>
      <w:r w:rsidR="009440AF">
        <w:t>.</w:t>
      </w:r>
    </w:p>
    <w:p w14:paraId="6070E284" w14:textId="2937DAF1" w:rsidR="00007521" w:rsidRDefault="00007521" w:rsidP="00384CFD">
      <w:pPr>
        <w:pStyle w:val="Bulletlistnormal"/>
      </w:pPr>
      <w:r>
        <w:t>Understand how the lack of regular data review and feedback may increase poor data quality</w:t>
      </w:r>
      <w:r w:rsidR="009440AF">
        <w:t>.</w:t>
      </w:r>
    </w:p>
    <w:p w14:paraId="65AEBE0A" w14:textId="5ED709D8" w:rsidR="00007521" w:rsidRDefault="00007521" w:rsidP="00384CFD">
      <w:pPr>
        <w:pStyle w:val="Bulletlistnormal"/>
      </w:pPr>
      <w:r>
        <w:t>Understand how the lack of data management and reporting procedures will negatively affect data quality improvement</w:t>
      </w:r>
      <w:r w:rsidR="009440AF">
        <w:t>.</w:t>
      </w:r>
    </w:p>
    <w:p w14:paraId="7BBD6889" w14:textId="77777777" w:rsidR="00007521" w:rsidRPr="005D7538" w:rsidRDefault="00007521" w:rsidP="00384CFD">
      <w:pPr>
        <w:pStyle w:val="Heading2"/>
      </w:pPr>
      <w:bookmarkStart w:id="47" w:name="_Toc61343780"/>
      <w:bookmarkStart w:id="48" w:name="_Toc64357168"/>
      <w:r w:rsidRPr="005D7538">
        <w:t>Topics</w:t>
      </w:r>
      <w:bookmarkEnd w:id="47"/>
      <w:bookmarkEnd w:id="48"/>
    </w:p>
    <w:p w14:paraId="2C6046FB" w14:textId="77777777" w:rsidR="00007521" w:rsidRDefault="00007521" w:rsidP="00384CFD">
      <w:pPr>
        <w:pStyle w:val="Bulletlistnormal"/>
      </w:pPr>
      <w:r>
        <w:t>Data management and reporting</w:t>
      </w:r>
    </w:p>
    <w:p w14:paraId="048FE4BA" w14:textId="77A226FD" w:rsidR="00007521" w:rsidRDefault="00007521" w:rsidP="00384CFD">
      <w:pPr>
        <w:pStyle w:val="Bulletlistnormal"/>
      </w:pPr>
      <w:r>
        <w:t>Data accuracy, completeness</w:t>
      </w:r>
      <w:r w:rsidR="009440AF">
        <w:t>,</w:t>
      </w:r>
      <w:r>
        <w:t xml:space="preserve"> and timeliness</w:t>
      </w:r>
    </w:p>
    <w:p w14:paraId="1F46695F" w14:textId="77777777" w:rsidR="00007521" w:rsidRDefault="00007521" w:rsidP="00384CFD">
      <w:pPr>
        <w:pStyle w:val="Bulletlistnormal"/>
      </w:pPr>
      <w:r>
        <w:t>Data management and reporting procedures</w:t>
      </w:r>
    </w:p>
    <w:p w14:paraId="6B452505" w14:textId="77777777" w:rsidR="00007521" w:rsidRDefault="00007521" w:rsidP="00384CFD">
      <w:pPr>
        <w:pStyle w:val="Bulletlistnormal"/>
      </w:pPr>
      <w:r>
        <w:t>Indicator definition</w:t>
      </w:r>
    </w:p>
    <w:p w14:paraId="56AA23E8" w14:textId="77777777" w:rsidR="00007521" w:rsidRDefault="00007521" w:rsidP="00384CFD">
      <w:pPr>
        <w:pStyle w:val="Bulletlistnormal"/>
      </w:pPr>
      <w:r>
        <w:t>Capacity building</w:t>
      </w:r>
    </w:p>
    <w:p w14:paraId="5830551E" w14:textId="571D4B0C" w:rsidR="00007521" w:rsidRDefault="00007521" w:rsidP="00384CFD">
      <w:pPr>
        <w:pStyle w:val="Bulletlistnormal"/>
      </w:pPr>
      <w:r>
        <w:t xml:space="preserve">Data </w:t>
      </w:r>
      <w:r w:rsidR="009440AF">
        <w:t>r</w:t>
      </w:r>
      <w:r>
        <w:t>eview</w:t>
      </w:r>
    </w:p>
    <w:p w14:paraId="513E57EF" w14:textId="77777777" w:rsidR="00007521" w:rsidRDefault="00007521" w:rsidP="00384CFD">
      <w:pPr>
        <w:pStyle w:val="Bulletlistnormal"/>
      </w:pPr>
      <w:r>
        <w:t>Decision making</w:t>
      </w:r>
    </w:p>
    <w:p w14:paraId="431641CE" w14:textId="77777777" w:rsidR="00DD3387" w:rsidRDefault="00DD3387" w:rsidP="00007521">
      <w:pPr>
        <w:rPr>
          <w:rStyle w:val="Heading2Char"/>
        </w:rPr>
      </w:pPr>
      <w:bookmarkStart w:id="49" w:name="_Toc61343781"/>
    </w:p>
    <w:p w14:paraId="5FC04536" w14:textId="4C9D2160" w:rsidR="00007521" w:rsidRDefault="00007521" w:rsidP="00EB1B29">
      <w:pPr>
        <w:ind w:left="0" w:firstLine="0"/>
      </w:pPr>
      <w:bookmarkStart w:id="50" w:name="_Toc64357169"/>
      <w:r w:rsidRPr="00384CFD">
        <w:rPr>
          <w:rStyle w:val="Heading2Char"/>
        </w:rPr>
        <w:t>Time:</w:t>
      </w:r>
      <w:bookmarkEnd w:id="49"/>
      <w:bookmarkEnd w:id="50"/>
      <w:r>
        <w:t xml:space="preserve"> </w:t>
      </w:r>
      <w:r w:rsidRPr="00384CFD">
        <w:t>1</w:t>
      </w:r>
      <w:r w:rsidR="00BF0514">
        <w:t xml:space="preserve"> </w:t>
      </w:r>
      <w:r w:rsidRPr="00384CFD">
        <w:t xml:space="preserve">hour </w:t>
      </w:r>
      <w:r w:rsidR="009440AF">
        <w:t xml:space="preserve">and </w:t>
      </w:r>
      <w:r w:rsidRPr="00384CFD">
        <w:t>45 minutes</w:t>
      </w:r>
    </w:p>
    <w:p w14:paraId="6E2C1D34" w14:textId="77777777" w:rsidR="00007521" w:rsidRPr="005D7538" w:rsidRDefault="00007521" w:rsidP="00384CFD">
      <w:pPr>
        <w:pStyle w:val="Heading2"/>
      </w:pPr>
      <w:bookmarkStart w:id="51" w:name="_Toc61343782"/>
      <w:bookmarkStart w:id="52" w:name="_Toc64357170"/>
      <w:r w:rsidRPr="005D7538">
        <w:t>Methods</w:t>
      </w:r>
      <w:bookmarkEnd w:id="51"/>
      <w:bookmarkEnd w:id="52"/>
      <w:r w:rsidRPr="005D7538">
        <w:t xml:space="preserve"> </w:t>
      </w:r>
    </w:p>
    <w:p w14:paraId="2D694602" w14:textId="19D4EFB1" w:rsidR="00007521" w:rsidRDefault="00007521" w:rsidP="00384CFD">
      <w:pPr>
        <w:pStyle w:val="Bulletlistnormal"/>
      </w:pPr>
      <w:r>
        <w:t xml:space="preserve">Facilitator </w:t>
      </w:r>
      <w:r w:rsidR="009440AF">
        <w:t>p</w:t>
      </w:r>
      <w:r>
        <w:t>resentation</w:t>
      </w:r>
    </w:p>
    <w:p w14:paraId="3AAF86C8" w14:textId="19C2119D" w:rsidR="00007521" w:rsidRDefault="00007521" w:rsidP="00384CFD">
      <w:pPr>
        <w:pStyle w:val="Bulletlistnormal"/>
      </w:pPr>
      <w:r>
        <w:t>Group exercise</w:t>
      </w:r>
      <w:r w:rsidR="00F77555">
        <w:t>s</w:t>
      </w:r>
      <w:r>
        <w:t xml:space="preserve"> </w:t>
      </w:r>
    </w:p>
    <w:p w14:paraId="7AD26824" w14:textId="77777777" w:rsidR="00007521" w:rsidRDefault="00007521" w:rsidP="00384CFD">
      <w:pPr>
        <w:pStyle w:val="Bulletlistnormal"/>
      </w:pPr>
      <w:r>
        <w:t>Plenary: Group presentations and discussions</w:t>
      </w:r>
    </w:p>
    <w:p w14:paraId="74F223D6" w14:textId="77777777" w:rsidR="00007521" w:rsidRPr="005D7538" w:rsidRDefault="00007521" w:rsidP="00384CFD">
      <w:pPr>
        <w:pStyle w:val="Heading2"/>
      </w:pPr>
      <w:bookmarkStart w:id="53" w:name="_Toc61343783"/>
      <w:bookmarkStart w:id="54" w:name="_Toc64357171"/>
      <w:r w:rsidRPr="005D7538">
        <w:lastRenderedPageBreak/>
        <w:t>Materials</w:t>
      </w:r>
      <w:bookmarkEnd w:id="53"/>
      <w:bookmarkEnd w:id="54"/>
    </w:p>
    <w:p w14:paraId="0855C534" w14:textId="77777777" w:rsidR="00007521" w:rsidRDefault="00007521" w:rsidP="00F81D0A">
      <w:pPr>
        <w:pStyle w:val="Bulletlistnormal"/>
      </w:pPr>
      <w:r>
        <w:t>Flipcharts</w:t>
      </w:r>
    </w:p>
    <w:p w14:paraId="5D7B0420" w14:textId="0730B9FF" w:rsidR="00007521" w:rsidRDefault="00007521" w:rsidP="00F81D0A">
      <w:pPr>
        <w:pStyle w:val="Bulletlistnormal"/>
      </w:pPr>
      <w:r>
        <w:t>Power</w:t>
      </w:r>
      <w:r w:rsidR="00A31A81">
        <w:t>P</w:t>
      </w:r>
      <w:r>
        <w:t>oint presentation</w:t>
      </w:r>
    </w:p>
    <w:p w14:paraId="535A2E38" w14:textId="77777777" w:rsidR="00007521" w:rsidRDefault="00007521" w:rsidP="00F81D0A">
      <w:pPr>
        <w:pStyle w:val="Bulletlistnormal"/>
      </w:pPr>
      <w:r>
        <w:t>Markers</w:t>
      </w:r>
    </w:p>
    <w:p w14:paraId="45ABF814" w14:textId="77777777" w:rsidR="00F81D0A" w:rsidRDefault="00F81D0A" w:rsidP="00007521">
      <w:r>
        <w:br w:type="page"/>
      </w:r>
    </w:p>
    <w:p w14:paraId="7158FA05" w14:textId="43832F79" w:rsidR="00007521" w:rsidRPr="00F81D0A" w:rsidRDefault="00007521" w:rsidP="00F81D0A">
      <w:pPr>
        <w:pStyle w:val="Heading1"/>
      </w:pPr>
      <w:bookmarkStart w:id="55" w:name="_Toc54857064"/>
      <w:bookmarkStart w:id="56" w:name="_Toc64357172"/>
      <w:r w:rsidRPr="00F81D0A">
        <w:lastRenderedPageBreak/>
        <w:t>Sessi</w:t>
      </w:r>
      <w:r w:rsidR="00E80B4F">
        <w:t>on 4: Data Q</w:t>
      </w:r>
      <w:r w:rsidRPr="00F81D0A">
        <w:t xml:space="preserve">uality </w:t>
      </w:r>
      <w:r w:rsidR="00E80B4F">
        <w:t>Assessment M</w:t>
      </w:r>
      <w:r w:rsidRPr="00F81D0A">
        <w:t>ethods</w:t>
      </w:r>
      <w:bookmarkEnd w:id="55"/>
      <w:bookmarkEnd w:id="56"/>
    </w:p>
    <w:p w14:paraId="7D7C7B16" w14:textId="77777777" w:rsidR="00007521" w:rsidRPr="00F81D0A" w:rsidRDefault="00007521" w:rsidP="00F81D0A">
      <w:pPr>
        <w:pStyle w:val="Heading2"/>
      </w:pPr>
      <w:bookmarkStart w:id="57" w:name="_Toc61343785"/>
      <w:bookmarkStart w:id="58" w:name="_Toc64357173"/>
      <w:r w:rsidRPr="00F81D0A">
        <w:t>Goal</w:t>
      </w:r>
      <w:bookmarkEnd w:id="57"/>
      <w:bookmarkEnd w:id="58"/>
    </w:p>
    <w:p w14:paraId="2B8B0323" w14:textId="7C3448E5" w:rsidR="00F81D0A" w:rsidRDefault="00F81D0A" w:rsidP="00F81D0A">
      <w:r>
        <w:t xml:space="preserve">Improve the knowledge of FP M&amp;E </w:t>
      </w:r>
      <w:r w:rsidR="00503E01">
        <w:t>o</w:t>
      </w:r>
      <w:r>
        <w:t xml:space="preserve">fficers and </w:t>
      </w:r>
      <w:r w:rsidR="00503E01">
        <w:t>p</w:t>
      </w:r>
      <w:r>
        <w:t xml:space="preserve">rogram </w:t>
      </w:r>
      <w:r w:rsidR="00503E01">
        <w:t>m</w:t>
      </w:r>
      <w:r>
        <w:t>anagers to understand and describe the purpose and analytical method and components of the SS</w:t>
      </w:r>
      <w:r w:rsidR="00BF0514">
        <w:t>_</w:t>
      </w:r>
      <w:r>
        <w:t>EMU computerized data review system</w:t>
      </w:r>
      <w:r w:rsidR="00302720">
        <w:t xml:space="preserve"> and the RDQ tool</w:t>
      </w:r>
      <w:r w:rsidR="00503E01">
        <w:t>.</w:t>
      </w:r>
    </w:p>
    <w:p w14:paraId="0F043135" w14:textId="7CDD7D10" w:rsidR="00007521" w:rsidRPr="005D7538" w:rsidRDefault="00007521" w:rsidP="00F81D0A">
      <w:pPr>
        <w:pStyle w:val="Heading2"/>
      </w:pPr>
      <w:bookmarkStart w:id="59" w:name="_Toc61343786"/>
      <w:bookmarkStart w:id="60" w:name="_Toc64357174"/>
      <w:r w:rsidRPr="005D7538">
        <w:t xml:space="preserve">Learning </w:t>
      </w:r>
      <w:r w:rsidR="00503E01">
        <w:t>O</w:t>
      </w:r>
      <w:r w:rsidRPr="005D7538">
        <w:t>bjectives</w:t>
      </w:r>
      <w:bookmarkEnd w:id="59"/>
      <w:bookmarkEnd w:id="60"/>
    </w:p>
    <w:p w14:paraId="2EE0696A" w14:textId="77777777" w:rsidR="00007521" w:rsidRDefault="00007521" w:rsidP="00007521">
      <w:r w:rsidRPr="000D0569">
        <w:t>By the end of this session, each participant will be able to:</w:t>
      </w:r>
    </w:p>
    <w:p w14:paraId="7238D2F5" w14:textId="7E3CD4FE" w:rsidR="00007521" w:rsidRDefault="00007521" w:rsidP="00F81D0A">
      <w:pPr>
        <w:pStyle w:val="Bulletlistnormal"/>
      </w:pPr>
      <w:r>
        <w:t xml:space="preserve">Be knowledgeable about </w:t>
      </w:r>
      <w:r w:rsidR="00302720">
        <w:t xml:space="preserve">two </w:t>
      </w:r>
      <w:r>
        <w:t>data quality assessment tools that exist to help identify data issues and measure the quality of data</w:t>
      </w:r>
      <w:r w:rsidR="00503E01">
        <w:t>.</w:t>
      </w:r>
    </w:p>
    <w:p w14:paraId="0901FDD7" w14:textId="33BE3DFF" w:rsidR="00007521" w:rsidRDefault="00007521" w:rsidP="00F81D0A">
      <w:pPr>
        <w:pStyle w:val="Bulletlistnormal"/>
      </w:pPr>
      <w:r>
        <w:t>Identify the appropriate data quality tool(s) to apply in different contexts</w:t>
      </w:r>
      <w:r w:rsidR="00503E01">
        <w:t>.</w:t>
      </w:r>
    </w:p>
    <w:p w14:paraId="2C73C5E6" w14:textId="245D1EF4" w:rsidR="00007521" w:rsidRDefault="00007521" w:rsidP="00F81D0A">
      <w:pPr>
        <w:pStyle w:val="Bulletlistnormal"/>
      </w:pPr>
      <w:r>
        <w:t>Understand how best to identify and select indicators for data quality assessment</w:t>
      </w:r>
      <w:r w:rsidR="00503E01">
        <w:t>.</w:t>
      </w:r>
    </w:p>
    <w:p w14:paraId="707BC325" w14:textId="7D1D525D" w:rsidR="00007521" w:rsidRDefault="00007521" w:rsidP="00F81D0A">
      <w:pPr>
        <w:pStyle w:val="Bulletlistnormal"/>
      </w:pPr>
      <w:r>
        <w:t>Understand how to define, calculate</w:t>
      </w:r>
      <w:r w:rsidR="00503E01">
        <w:t>,</w:t>
      </w:r>
      <w:r>
        <w:t xml:space="preserve"> and interpret data quality metrics</w:t>
      </w:r>
      <w:r w:rsidR="00503E01">
        <w:t>.</w:t>
      </w:r>
    </w:p>
    <w:p w14:paraId="56FA644B" w14:textId="77777777" w:rsidR="00007521" w:rsidRPr="005D7538" w:rsidRDefault="00007521" w:rsidP="00F81D0A">
      <w:pPr>
        <w:pStyle w:val="Heading2"/>
      </w:pPr>
      <w:bookmarkStart w:id="61" w:name="_Toc61343787"/>
      <w:bookmarkStart w:id="62" w:name="_Toc64357175"/>
      <w:r w:rsidRPr="005D7538">
        <w:t>Topics</w:t>
      </w:r>
      <w:bookmarkEnd w:id="61"/>
      <w:bookmarkEnd w:id="62"/>
      <w:r w:rsidRPr="005D7538">
        <w:t xml:space="preserve"> </w:t>
      </w:r>
    </w:p>
    <w:p w14:paraId="5EE662D7" w14:textId="3934BC61" w:rsidR="00007521" w:rsidRDefault="00007521" w:rsidP="00F81D0A">
      <w:pPr>
        <w:pStyle w:val="Bulletlistnormal"/>
      </w:pPr>
      <w:r>
        <w:t xml:space="preserve">The </w:t>
      </w:r>
      <w:r w:rsidRPr="005364DF">
        <w:t>SS_EMU</w:t>
      </w:r>
      <w:r w:rsidRPr="000D79B2">
        <w:t xml:space="preserve"> tool and its components</w:t>
      </w:r>
    </w:p>
    <w:p w14:paraId="476ACAE4" w14:textId="77777777" w:rsidR="00007521" w:rsidRDefault="00007521" w:rsidP="00F81D0A">
      <w:pPr>
        <w:pStyle w:val="Bulletlistnormal"/>
      </w:pPr>
      <w:r>
        <w:t xml:space="preserve">The RDQA tool and its components </w:t>
      </w:r>
    </w:p>
    <w:p w14:paraId="66F65F2C" w14:textId="77777777" w:rsidR="00007521" w:rsidRDefault="00007521" w:rsidP="00F81D0A">
      <w:pPr>
        <w:pStyle w:val="Bulletlistnormal"/>
      </w:pPr>
      <w:r>
        <w:t>Desk review</w:t>
      </w:r>
    </w:p>
    <w:p w14:paraId="14AE0CBA" w14:textId="77777777" w:rsidR="00007521" w:rsidRDefault="00007521" w:rsidP="00F81D0A">
      <w:pPr>
        <w:pStyle w:val="Bulletlistnormal"/>
      </w:pPr>
      <w:r>
        <w:t>Routine data quality assessment</w:t>
      </w:r>
    </w:p>
    <w:p w14:paraId="742B0B11" w14:textId="7808459E" w:rsidR="00007521" w:rsidRDefault="00503E01" w:rsidP="00F81D0A">
      <w:pPr>
        <w:pStyle w:val="Bulletlistnormal"/>
      </w:pPr>
      <w:r>
        <w:t>Contraceptive prevalence rate (</w:t>
      </w:r>
      <w:r w:rsidR="00007521">
        <w:t>CPR</w:t>
      </w:r>
      <w:r>
        <w:t>)</w:t>
      </w:r>
      <w:r w:rsidR="00007521">
        <w:t xml:space="preserve"> and FP planning commodities</w:t>
      </w:r>
    </w:p>
    <w:p w14:paraId="325480AA" w14:textId="0E952308" w:rsidR="00007521" w:rsidRDefault="00007521" w:rsidP="00F81D0A">
      <w:pPr>
        <w:pStyle w:val="Bulletlistnormal"/>
      </w:pPr>
      <w:r>
        <w:t xml:space="preserve">Definitions of </w:t>
      </w:r>
      <w:r w:rsidR="00503E01">
        <w:t>a</w:t>
      </w:r>
      <w:r>
        <w:t xml:space="preserve">ccuracy, </w:t>
      </w:r>
      <w:r w:rsidR="00503E01">
        <w:t>t</w:t>
      </w:r>
      <w:r>
        <w:t xml:space="preserve">imeliness, </w:t>
      </w:r>
      <w:r w:rsidR="00503E01">
        <w:t>c</w:t>
      </w:r>
      <w:r>
        <w:t xml:space="preserve">ompleteness, </w:t>
      </w:r>
      <w:r w:rsidR="00503E01">
        <w:t>p</w:t>
      </w:r>
      <w:r>
        <w:t xml:space="preserve">recision, </w:t>
      </w:r>
      <w:r w:rsidR="00503E01">
        <w:t>r</w:t>
      </w:r>
      <w:r>
        <w:t xml:space="preserve">eliability, </w:t>
      </w:r>
      <w:r w:rsidR="00503E01">
        <w:t>and v</w:t>
      </w:r>
      <w:r>
        <w:t>alidity</w:t>
      </w:r>
    </w:p>
    <w:p w14:paraId="1321A4C1" w14:textId="77777777" w:rsidR="00DD3387" w:rsidRDefault="00DD3387" w:rsidP="00007521">
      <w:pPr>
        <w:rPr>
          <w:rStyle w:val="Heading2Char"/>
        </w:rPr>
      </w:pPr>
      <w:bookmarkStart w:id="63" w:name="_Toc61343788"/>
    </w:p>
    <w:p w14:paraId="6ED8CC67" w14:textId="5076A91B" w:rsidR="00007521" w:rsidRDefault="00007521" w:rsidP="00EB1B29">
      <w:pPr>
        <w:ind w:left="0" w:firstLine="0"/>
      </w:pPr>
      <w:bookmarkStart w:id="64" w:name="_Toc64357176"/>
      <w:r w:rsidRPr="00F81D0A">
        <w:rPr>
          <w:rStyle w:val="Heading2Char"/>
        </w:rPr>
        <w:t>Time:</w:t>
      </w:r>
      <w:bookmarkEnd w:id="63"/>
      <w:bookmarkEnd w:id="64"/>
      <w:r>
        <w:t xml:space="preserve"> </w:t>
      </w:r>
      <w:r w:rsidR="00302720">
        <w:t>45 minutes</w:t>
      </w:r>
    </w:p>
    <w:p w14:paraId="0E2672AC" w14:textId="77777777" w:rsidR="00007521" w:rsidRPr="005D7538" w:rsidRDefault="00007521" w:rsidP="00F81D0A">
      <w:pPr>
        <w:pStyle w:val="Heading2"/>
      </w:pPr>
      <w:bookmarkStart w:id="65" w:name="_Toc61343789"/>
      <w:bookmarkStart w:id="66" w:name="_Toc64357177"/>
      <w:r w:rsidRPr="005D7538">
        <w:t>Methods</w:t>
      </w:r>
      <w:bookmarkEnd w:id="65"/>
      <w:bookmarkEnd w:id="66"/>
      <w:r w:rsidRPr="005D7538">
        <w:t xml:space="preserve"> </w:t>
      </w:r>
    </w:p>
    <w:p w14:paraId="3C3B91DD" w14:textId="2BD3501D" w:rsidR="00007521" w:rsidRDefault="00007521" w:rsidP="00302720">
      <w:pPr>
        <w:pStyle w:val="Bulletlistnormal"/>
      </w:pPr>
      <w:r>
        <w:t xml:space="preserve">Facilitator </w:t>
      </w:r>
      <w:r w:rsidR="00503E01">
        <w:t>p</w:t>
      </w:r>
      <w:r w:rsidR="00302720">
        <w:t>resentation</w:t>
      </w:r>
    </w:p>
    <w:p w14:paraId="5457AE1D" w14:textId="77777777" w:rsidR="00007521" w:rsidRDefault="00007521" w:rsidP="00F81D0A">
      <w:pPr>
        <w:pStyle w:val="Bulletlistnormal"/>
      </w:pPr>
      <w:r>
        <w:t>Plenary: Group presentations and discussions</w:t>
      </w:r>
    </w:p>
    <w:p w14:paraId="42BF7EC7" w14:textId="77777777" w:rsidR="00007521" w:rsidRPr="005D7538" w:rsidRDefault="00007521" w:rsidP="00F81D0A">
      <w:pPr>
        <w:pStyle w:val="Heading2"/>
      </w:pPr>
      <w:bookmarkStart w:id="67" w:name="_Toc61343790"/>
      <w:bookmarkStart w:id="68" w:name="_Toc64357178"/>
      <w:r w:rsidRPr="005D7538">
        <w:t>Materials</w:t>
      </w:r>
      <w:bookmarkEnd w:id="67"/>
      <w:bookmarkEnd w:id="68"/>
    </w:p>
    <w:p w14:paraId="476F75E1" w14:textId="77777777" w:rsidR="00007521" w:rsidRDefault="00007521" w:rsidP="00F81D0A">
      <w:pPr>
        <w:pStyle w:val="Bulletlistnormal"/>
      </w:pPr>
      <w:r>
        <w:t>Flipcharts</w:t>
      </w:r>
    </w:p>
    <w:p w14:paraId="1A0A0D8F" w14:textId="17FCB758" w:rsidR="00007521" w:rsidRDefault="00007521" w:rsidP="00F81D0A">
      <w:pPr>
        <w:pStyle w:val="Bulletlistnormal"/>
      </w:pPr>
      <w:r>
        <w:t>Power</w:t>
      </w:r>
      <w:r w:rsidR="00503E01">
        <w:t>P</w:t>
      </w:r>
      <w:r>
        <w:t>oint presentation</w:t>
      </w:r>
    </w:p>
    <w:p w14:paraId="0EB6F21B" w14:textId="09C6FACF" w:rsidR="00BF0514" w:rsidRDefault="00007521" w:rsidP="00F81D0A">
      <w:pPr>
        <w:pStyle w:val="Bulletlistnormal"/>
      </w:pPr>
      <w:r>
        <w:t>Markers</w:t>
      </w:r>
    </w:p>
    <w:p w14:paraId="53694D4A" w14:textId="458B1D79" w:rsidR="00007521" w:rsidRPr="00BF0514" w:rsidRDefault="00007521" w:rsidP="00BF0514">
      <w:pPr>
        <w:spacing w:after="160" w:line="259" w:lineRule="auto"/>
        <w:ind w:left="0" w:firstLine="0"/>
        <w:rPr>
          <w:rFonts w:eastAsiaTheme="minorEastAsia" w:cstheme="minorBidi"/>
          <w:color w:val="auto"/>
          <w:szCs w:val="24"/>
        </w:rPr>
      </w:pPr>
    </w:p>
    <w:p w14:paraId="306EA7CE" w14:textId="551269AF" w:rsidR="00007521" w:rsidRPr="005D7538" w:rsidRDefault="00007521" w:rsidP="00F81D0A">
      <w:pPr>
        <w:pStyle w:val="Heading1"/>
        <w:ind w:left="0" w:firstLine="0"/>
      </w:pPr>
      <w:bookmarkStart w:id="69" w:name="_Toc64357179"/>
      <w:bookmarkStart w:id="70" w:name="_Toc54857065"/>
      <w:r w:rsidRPr="005D7538">
        <w:lastRenderedPageBreak/>
        <w:t xml:space="preserve">Session 5: Introduction to </w:t>
      </w:r>
      <w:r w:rsidR="00772ACB">
        <w:t xml:space="preserve">the </w:t>
      </w:r>
      <w:r w:rsidRPr="005D7538">
        <w:t>Service Statistics to Estimated Modern Use</w:t>
      </w:r>
      <w:bookmarkEnd w:id="69"/>
      <w:r w:rsidRPr="005D7538">
        <w:t xml:space="preserve"> </w:t>
      </w:r>
      <w:bookmarkEnd w:id="70"/>
    </w:p>
    <w:p w14:paraId="2028554A" w14:textId="77777777" w:rsidR="00007521" w:rsidRPr="005D7538" w:rsidRDefault="00007521" w:rsidP="00F81D0A">
      <w:pPr>
        <w:pStyle w:val="Heading2"/>
      </w:pPr>
      <w:bookmarkStart w:id="71" w:name="_Toc61343792"/>
      <w:bookmarkStart w:id="72" w:name="_Toc64357180"/>
      <w:r w:rsidRPr="005D7538">
        <w:t>Goal</w:t>
      </w:r>
      <w:bookmarkEnd w:id="71"/>
      <w:bookmarkEnd w:id="72"/>
      <w:r w:rsidRPr="005D7538">
        <w:t xml:space="preserve"> </w:t>
      </w:r>
    </w:p>
    <w:p w14:paraId="465CCE5A" w14:textId="6AA57784" w:rsidR="00007521" w:rsidRDefault="00007521" w:rsidP="00007521">
      <w:r>
        <w:t xml:space="preserve">Improve the </w:t>
      </w:r>
      <w:r w:rsidR="00772ACB">
        <w:t xml:space="preserve">ability </w:t>
      </w:r>
      <w:r>
        <w:t xml:space="preserve">of FP M&amp;E </w:t>
      </w:r>
      <w:r w:rsidR="00772ACB">
        <w:t>o</w:t>
      </w:r>
      <w:r>
        <w:t xml:space="preserve">fficers and </w:t>
      </w:r>
      <w:r w:rsidR="00772ACB">
        <w:t>p</w:t>
      </w:r>
      <w:r>
        <w:t xml:space="preserve">rogram </w:t>
      </w:r>
      <w:r w:rsidR="00772ACB">
        <w:t>m</w:t>
      </w:r>
      <w:r>
        <w:t>anagers to understand and describe the purpose and analytical method and components of the SS</w:t>
      </w:r>
      <w:r w:rsidR="00F66809">
        <w:t>_</w:t>
      </w:r>
      <w:r>
        <w:t>EMU data review system</w:t>
      </w:r>
      <w:r w:rsidR="00772ACB">
        <w:t>.</w:t>
      </w:r>
    </w:p>
    <w:p w14:paraId="71651DB2" w14:textId="68E6FEBC" w:rsidR="00007521" w:rsidRPr="005D7538" w:rsidRDefault="00007521" w:rsidP="00F81D0A">
      <w:pPr>
        <w:pStyle w:val="Heading2"/>
      </w:pPr>
      <w:bookmarkStart w:id="73" w:name="_Toc61343793"/>
      <w:bookmarkStart w:id="74" w:name="_Toc64357181"/>
      <w:r w:rsidRPr="005D7538">
        <w:t xml:space="preserve">Learning </w:t>
      </w:r>
      <w:r w:rsidR="00772ACB">
        <w:t>O</w:t>
      </w:r>
      <w:r w:rsidRPr="005D7538">
        <w:t>bjectives</w:t>
      </w:r>
      <w:bookmarkEnd w:id="73"/>
      <w:bookmarkEnd w:id="74"/>
    </w:p>
    <w:p w14:paraId="4F312F0C" w14:textId="77777777" w:rsidR="00007521" w:rsidRDefault="00007521" w:rsidP="00007521">
      <w:r w:rsidRPr="000D0569">
        <w:t>By the end of this session, each participant will be able to:</w:t>
      </w:r>
    </w:p>
    <w:p w14:paraId="2CE6C317" w14:textId="0794AB18" w:rsidR="00007521" w:rsidRDefault="00007521" w:rsidP="00F81D0A">
      <w:pPr>
        <w:pStyle w:val="Bulletlistnormal"/>
      </w:pPr>
      <w:r>
        <w:t xml:space="preserve">Understand </w:t>
      </w:r>
      <w:r w:rsidR="009251EA">
        <w:t>when</w:t>
      </w:r>
      <w:r>
        <w:t xml:space="preserve"> </w:t>
      </w:r>
      <w:r w:rsidR="000331A4">
        <w:t>to</w:t>
      </w:r>
      <w:r>
        <w:t xml:space="preserve"> use </w:t>
      </w:r>
      <w:r w:rsidR="00772ACB">
        <w:t xml:space="preserve">the </w:t>
      </w:r>
      <w:r>
        <w:t>SS</w:t>
      </w:r>
      <w:r w:rsidR="00F66809">
        <w:t>_</w:t>
      </w:r>
      <w:r>
        <w:t>EMU</w:t>
      </w:r>
      <w:r w:rsidR="00C3438F">
        <w:t xml:space="preserve"> tool.</w:t>
      </w:r>
    </w:p>
    <w:p w14:paraId="2BD71A21" w14:textId="6D747CA6" w:rsidR="00007521" w:rsidRDefault="00007521" w:rsidP="00F81D0A">
      <w:pPr>
        <w:pStyle w:val="Bulletlistnormal"/>
      </w:pPr>
      <w:r>
        <w:t>Describe the components of the SS</w:t>
      </w:r>
      <w:r w:rsidR="00F66809">
        <w:t>_</w:t>
      </w:r>
      <w:r>
        <w:t>EMU</w:t>
      </w:r>
      <w:r w:rsidR="000331A4">
        <w:t xml:space="preserve"> tool.</w:t>
      </w:r>
    </w:p>
    <w:p w14:paraId="7612367B" w14:textId="28DEF0B4" w:rsidR="00007521" w:rsidRDefault="00007521" w:rsidP="00F81D0A">
      <w:pPr>
        <w:pStyle w:val="Bulletlistnormal"/>
      </w:pPr>
      <w:r>
        <w:t>Define and identify the type of data to be used in the SS</w:t>
      </w:r>
      <w:r w:rsidR="00F66809">
        <w:t>_</w:t>
      </w:r>
      <w:r>
        <w:t>EMU</w:t>
      </w:r>
      <w:r w:rsidR="000331A4">
        <w:t xml:space="preserve"> tool.</w:t>
      </w:r>
    </w:p>
    <w:p w14:paraId="33C10C5D" w14:textId="77777777" w:rsidR="00007521" w:rsidRPr="005D7538" w:rsidRDefault="00007521" w:rsidP="00F81D0A">
      <w:pPr>
        <w:pStyle w:val="Heading2"/>
      </w:pPr>
      <w:bookmarkStart w:id="75" w:name="_Toc61343794"/>
      <w:bookmarkStart w:id="76" w:name="_Toc64357182"/>
      <w:r w:rsidRPr="005D7538">
        <w:t>Topics</w:t>
      </w:r>
      <w:bookmarkEnd w:id="75"/>
      <w:bookmarkEnd w:id="76"/>
    </w:p>
    <w:p w14:paraId="1004130C" w14:textId="796B5F62" w:rsidR="00007521" w:rsidRPr="00EB1B29" w:rsidRDefault="00007521" w:rsidP="00F81D0A">
      <w:pPr>
        <w:pStyle w:val="Bulletlistnormal"/>
        <w:rPr>
          <w:lang w:val="fr-FR"/>
        </w:rPr>
      </w:pPr>
      <w:r w:rsidRPr="005C45A9">
        <w:rPr>
          <w:lang w:val="fr-FR"/>
        </w:rPr>
        <w:t xml:space="preserve">Modern </w:t>
      </w:r>
      <w:r w:rsidR="00772ACB" w:rsidRPr="00EB1B29">
        <w:rPr>
          <w:lang w:val="fr-FR"/>
        </w:rPr>
        <w:t>c</w:t>
      </w:r>
      <w:r w:rsidRPr="005C45A9">
        <w:rPr>
          <w:lang w:val="fr-FR"/>
        </w:rPr>
        <w:t xml:space="preserve">ontraceptive </w:t>
      </w:r>
      <w:proofErr w:type="spellStart"/>
      <w:r w:rsidR="00772ACB" w:rsidRPr="005C45A9">
        <w:rPr>
          <w:lang w:val="fr-FR"/>
        </w:rPr>
        <w:t>p</w:t>
      </w:r>
      <w:r w:rsidRPr="005C45A9">
        <w:rPr>
          <w:lang w:val="fr-FR"/>
        </w:rPr>
        <w:t>revalence</w:t>
      </w:r>
      <w:proofErr w:type="spellEnd"/>
      <w:r w:rsidRPr="005C45A9">
        <w:rPr>
          <w:lang w:val="fr-FR"/>
        </w:rPr>
        <w:t xml:space="preserve"> </w:t>
      </w:r>
      <w:r w:rsidR="00772ACB" w:rsidRPr="005C45A9">
        <w:rPr>
          <w:lang w:val="fr-FR"/>
        </w:rPr>
        <w:t>r</w:t>
      </w:r>
      <w:r w:rsidRPr="005C45A9">
        <w:rPr>
          <w:lang w:val="fr-FR"/>
        </w:rPr>
        <w:t>ate</w:t>
      </w:r>
      <w:r w:rsidR="00772ACB" w:rsidRPr="005C45A9">
        <w:rPr>
          <w:lang w:val="fr-FR"/>
        </w:rPr>
        <w:t xml:space="preserve"> (</w:t>
      </w:r>
      <w:proofErr w:type="spellStart"/>
      <w:r w:rsidR="00772ACB" w:rsidRPr="005C45A9">
        <w:rPr>
          <w:lang w:val="fr-FR"/>
        </w:rPr>
        <w:t>m</w:t>
      </w:r>
      <w:r w:rsidR="00772ACB" w:rsidRPr="00EB1B29">
        <w:rPr>
          <w:lang w:val="fr-FR"/>
        </w:rPr>
        <w:t>CPR</w:t>
      </w:r>
      <w:proofErr w:type="spellEnd"/>
      <w:r w:rsidR="00772ACB" w:rsidRPr="00EB1B29">
        <w:rPr>
          <w:lang w:val="fr-FR"/>
        </w:rPr>
        <w:t>)</w:t>
      </w:r>
    </w:p>
    <w:p w14:paraId="5706A29D" w14:textId="763C0C7E" w:rsidR="00007521" w:rsidRDefault="00007521" w:rsidP="00F81D0A">
      <w:pPr>
        <w:pStyle w:val="Bulletlistnormal"/>
      </w:pPr>
      <w:r>
        <w:t xml:space="preserve">Service </w:t>
      </w:r>
      <w:r w:rsidR="00772ACB">
        <w:t>s</w:t>
      </w:r>
      <w:r>
        <w:t>tatistics</w:t>
      </w:r>
      <w:r w:rsidR="00772ACB">
        <w:t>;</w:t>
      </w:r>
      <w:r>
        <w:t xml:space="preserve"> </w:t>
      </w:r>
      <w:r w:rsidR="00772ACB">
        <w:t>r</w:t>
      </w:r>
      <w:r>
        <w:t>outine data</w:t>
      </w:r>
    </w:p>
    <w:p w14:paraId="28564450" w14:textId="6CEF8084" w:rsidR="00866EEA" w:rsidRDefault="00866EEA" w:rsidP="00866EEA">
      <w:pPr>
        <w:pStyle w:val="Bulletlistnormal"/>
      </w:pPr>
      <w:r w:rsidRPr="00866EEA">
        <w:t>FP commodities data</w:t>
      </w:r>
    </w:p>
    <w:p w14:paraId="34994571" w14:textId="3B2240BD" w:rsidR="00007521" w:rsidRDefault="00007521" w:rsidP="00F81D0A">
      <w:pPr>
        <w:pStyle w:val="Bulletlistnormal"/>
      </w:pPr>
      <w:r>
        <w:t xml:space="preserve">Population and </w:t>
      </w:r>
      <w:r w:rsidR="00772ACB">
        <w:t>p</w:t>
      </w:r>
      <w:r>
        <w:t>revalence data</w:t>
      </w:r>
    </w:p>
    <w:p w14:paraId="020BF794" w14:textId="06168272" w:rsidR="00866EEA" w:rsidRDefault="00866EEA" w:rsidP="00866EEA">
      <w:pPr>
        <w:pStyle w:val="Bulletlistnormal"/>
      </w:pPr>
      <w:r>
        <w:t xml:space="preserve">Survey data – </w:t>
      </w:r>
      <w:r w:rsidR="001C7894">
        <w:t>e.g.,</w:t>
      </w:r>
      <w:r>
        <w:t xml:space="preserve"> </w:t>
      </w:r>
      <w:r w:rsidRPr="00866EEA">
        <w:t>Demographic and Health Survey(s) (DHS)</w:t>
      </w:r>
      <w:r>
        <w:t xml:space="preserve">, </w:t>
      </w:r>
      <w:r w:rsidRPr="00866EEA">
        <w:t>Multiple Indicator Cluster Survey(s) (MICS)</w:t>
      </w:r>
    </w:p>
    <w:p w14:paraId="6AD28EB6" w14:textId="2C1A6502" w:rsidR="00007521" w:rsidRDefault="007232A8" w:rsidP="00F81D0A">
      <w:pPr>
        <w:pStyle w:val="Bulletlistnormal"/>
      </w:pPr>
      <w:r>
        <w:t>United Nations Population Division (</w:t>
      </w:r>
      <w:r w:rsidR="00007521" w:rsidRPr="009A2776">
        <w:t>UNPD</w:t>
      </w:r>
      <w:r>
        <w:t>)</w:t>
      </w:r>
      <w:r w:rsidR="00007521" w:rsidRPr="009A2776">
        <w:t xml:space="preserve"> World Population </w:t>
      </w:r>
      <w:r w:rsidR="00CA5230" w:rsidRPr="00CA5230">
        <w:t xml:space="preserve">Prospects </w:t>
      </w:r>
      <w:r w:rsidR="00CA5230">
        <w:t>(WPP)</w:t>
      </w:r>
    </w:p>
    <w:p w14:paraId="5CECE9F3" w14:textId="77777777" w:rsidR="00DD3387" w:rsidRDefault="00DD3387" w:rsidP="00007521">
      <w:pPr>
        <w:rPr>
          <w:rStyle w:val="Heading2Char"/>
        </w:rPr>
      </w:pPr>
      <w:bookmarkStart w:id="77" w:name="_Toc61343795"/>
    </w:p>
    <w:p w14:paraId="2AB9DE58" w14:textId="0CBA2A14" w:rsidR="00007521" w:rsidRDefault="00007521" w:rsidP="00EB1B29">
      <w:pPr>
        <w:ind w:left="0" w:firstLine="0"/>
      </w:pPr>
      <w:bookmarkStart w:id="78" w:name="_Toc64357183"/>
      <w:r w:rsidRPr="00F81D0A">
        <w:rPr>
          <w:rStyle w:val="Heading2Char"/>
        </w:rPr>
        <w:t>Time:</w:t>
      </w:r>
      <w:bookmarkEnd w:id="77"/>
      <w:bookmarkEnd w:id="78"/>
      <w:r w:rsidRPr="005D7538">
        <w:rPr>
          <w:b/>
        </w:rPr>
        <w:t xml:space="preserve"> </w:t>
      </w:r>
      <w:r w:rsidRPr="00F81D0A">
        <w:t>45 m</w:t>
      </w:r>
      <w:r w:rsidR="00F81D0A" w:rsidRPr="00F81D0A">
        <w:t>inutes</w:t>
      </w:r>
    </w:p>
    <w:p w14:paraId="3793A41F" w14:textId="77777777" w:rsidR="00007521" w:rsidRPr="005D7538" w:rsidRDefault="00007521" w:rsidP="00F81D0A">
      <w:pPr>
        <w:pStyle w:val="Heading2"/>
      </w:pPr>
      <w:bookmarkStart w:id="79" w:name="_Toc61343796"/>
      <w:bookmarkStart w:id="80" w:name="_Toc64357184"/>
      <w:r w:rsidRPr="005D7538">
        <w:t>Methods</w:t>
      </w:r>
      <w:bookmarkEnd w:id="79"/>
      <w:bookmarkEnd w:id="80"/>
    </w:p>
    <w:p w14:paraId="360BFE0C" w14:textId="77777777" w:rsidR="00007521" w:rsidRDefault="00007521" w:rsidP="00F81D0A">
      <w:pPr>
        <w:pStyle w:val="Bulletlistnormal"/>
      </w:pPr>
      <w:r>
        <w:t>Presentation</w:t>
      </w:r>
    </w:p>
    <w:p w14:paraId="051DE276" w14:textId="77777777" w:rsidR="00007521" w:rsidRDefault="00007521" w:rsidP="00F81D0A">
      <w:pPr>
        <w:pStyle w:val="Bulletlistnormal"/>
      </w:pPr>
      <w:r>
        <w:t>Discussions</w:t>
      </w:r>
    </w:p>
    <w:p w14:paraId="66858302" w14:textId="77777777" w:rsidR="00007521" w:rsidRPr="005D7538" w:rsidRDefault="00007521" w:rsidP="00F81D0A">
      <w:pPr>
        <w:pStyle w:val="Heading2"/>
      </w:pPr>
      <w:bookmarkStart w:id="81" w:name="_Toc61343797"/>
      <w:bookmarkStart w:id="82" w:name="_Toc64357185"/>
      <w:r w:rsidRPr="005D7538">
        <w:t>Materials</w:t>
      </w:r>
      <w:bookmarkEnd w:id="81"/>
      <w:bookmarkEnd w:id="82"/>
    </w:p>
    <w:p w14:paraId="2AFFE222" w14:textId="77777777" w:rsidR="00007521" w:rsidRDefault="00007521" w:rsidP="00F81D0A">
      <w:pPr>
        <w:pStyle w:val="Bulletlistnormal"/>
      </w:pPr>
      <w:r>
        <w:t>Flipcharts</w:t>
      </w:r>
    </w:p>
    <w:p w14:paraId="3592F63D" w14:textId="0BA1C91C" w:rsidR="00007521" w:rsidRDefault="00007521" w:rsidP="00F81D0A">
      <w:pPr>
        <w:pStyle w:val="Bulletlistnormal"/>
      </w:pPr>
      <w:r>
        <w:t>Power</w:t>
      </w:r>
      <w:r w:rsidR="00772ACB">
        <w:t>P</w:t>
      </w:r>
      <w:r>
        <w:t>oint presentation</w:t>
      </w:r>
    </w:p>
    <w:p w14:paraId="61FD4B5D" w14:textId="77777777" w:rsidR="00007521" w:rsidRDefault="00007521" w:rsidP="00F81D0A">
      <w:pPr>
        <w:pStyle w:val="Bulletlistnormal"/>
      </w:pPr>
      <w:r>
        <w:t>Markers</w:t>
      </w:r>
    </w:p>
    <w:p w14:paraId="4D411A62" w14:textId="77777777" w:rsidR="00007521" w:rsidRDefault="00007521" w:rsidP="00007521"/>
    <w:p w14:paraId="559DF525" w14:textId="77777777" w:rsidR="00007521" w:rsidRDefault="00007521" w:rsidP="00007521"/>
    <w:p w14:paraId="2051BEFB" w14:textId="77777777" w:rsidR="00BF0514" w:rsidRDefault="00BF0514">
      <w:pPr>
        <w:spacing w:after="160" w:line="259" w:lineRule="auto"/>
        <w:ind w:left="0" w:firstLine="0"/>
        <w:rPr>
          <w:rFonts w:ascii="Arial Narrow" w:eastAsia="Futura LT Pro" w:hAnsi="Arial Narrow" w:cs="Futura LT Pro"/>
          <w:b/>
          <w:bCs/>
          <w:spacing w:val="0"/>
          <w:sz w:val="28"/>
          <w:szCs w:val="32"/>
        </w:rPr>
      </w:pPr>
      <w:bookmarkStart w:id="83" w:name="_Toc54857066"/>
      <w:r>
        <w:br w:type="page"/>
      </w:r>
    </w:p>
    <w:p w14:paraId="27D27A96" w14:textId="45928053" w:rsidR="00007521" w:rsidRPr="005D7538" w:rsidRDefault="00E80B4F" w:rsidP="00F81D0A">
      <w:pPr>
        <w:pStyle w:val="Heading1"/>
        <w:ind w:left="0" w:firstLine="0"/>
      </w:pPr>
      <w:bookmarkStart w:id="84" w:name="_Toc64357186"/>
      <w:r>
        <w:lastRenderedPageBreak/>
        <w:t>Session 6: Data I</w:t>
      </w:r>
      <w:r w:rsidR="00007521" w:rsidRPr="005D7538">
        <w:t xml:space="preserve">nput with </w:t>
      </w:r>
      <w:r w:rsidR="00007521">
        <w:t xml:space="preserve">the </w:t>
      </w:r>
      <w:r>
        <w:t>SS_EMU T</w:t>
      </w:r>
      <w:r w:rsidR="00007521" w:rsidRPr="005D7538">
        <w:t>ool</w:t>
      </w:r>
      <w:bookmarkEnd w:id="83"/>
      <w:bookmarkEnd w:id="84"/>
    </w:p>
    <w:p w14:paraId="50B5A6C8" w14:textId="77777777" w:rsidR="00007521" w:rsidRPr="005D7538" w:rsidRDefault="00007521" w:rsidP="00F81D0A">
      <w:pPr>
        <w:pStyle w:val="Heading2"/>
      </w:pPr>
      <w:bookmarkStart w:id="85" w:name="_Toc61343799"/>
      <w:bookmarkStart w:id="86" w:name="_Toc64357187"/>
      <w:r w:rsidRPr="005D7538">
        <w:t>Goal</w:t>
      </w:r>
      <w:bookmarkEnd w:id="85"/>
      <w:bookmarkEnd w:id="86"/>
    </w:p>
    <w:p w14:paraId="63CC1BC6" w14:textId="108E44F0" w:rsidR="00007521" w:rsidRDefault="00007521" w:rsidP="00007521">
      <w:r>
        <w:t xml:space="preserve">Review and reinforce the knowledge and skills of FP M&amp;E </w:t>
      </w:r>
      <w:r w:rsidR="004A1E32">
        <w:t>o</w:t>
      </w:r>
      <w:r>
        <w:t xml:space="preserve">fficers and </w:t>
      </w:r>
      <w:r w:rsidR="004A1E32">
        <w:t>p</w:t>
      </w:r>
      <w:r>
        <w:t xml:space="preserve">rogram </w:t>
      </w:r>
      <w:r w:rsidR="004A1E32">
        <w:t>m</w:t>
      </w:r>
      <w:r>
        <w:t>anagers to customize the SS</w:t>
      </w:r>
      <w:r w:rsidR="00F66809">
        <w:t>_</w:t>
      </w:r>
      <w:r>
        <w:t xml:space="preserve">EMU </w:t>
      </w:r>
      <w:r w:rsidR="000331A4">
        <w:t xml:space="preserve">tool </w:t>
      </w:r>
      <w:r>
        <w:t>by selecting, entering</w:t>
      </w:r>
      <w:r w:rsidR="004A1E32">
        <w:t>,</w:t>
      </w:r>
      <w:r>
        <w:t xml:space="preserve"> and managing the FP data for analysis and review</w:t>
      </w:r>
      <w:r w:rsidR="004A1E32">
        <w:t>.</w:t>
      </w:r>
      <w:r>
        <w:t xml:space="preserve"> </w:t>
      </w:r>
    </w:p>
    <w:p w14:paraId="7B84C479" w14:textId="3CF7713F" w:rsidR="00007521" w:rsidRPr="00E80B4F" w:rsidRDefault="00007521" w:rsidP="00E80B4F">
      <w:pPr>
        <w:pStyle w:val="Heading2"/>
      </w:pPr>
      <w:bookmarkStart w:id="87" w:name="_Toc61343800"/>
      <w:bookmarkStart w:id="88" w:name="_Toc64357188"/>
      <w:r w:rsidRPr="005D7538">
        <w:t xml:space="preserve">Learning </w:t>
      </w:r>
      <w:r w:rsidR="004A1E32">
        <w:t>O</w:t>
      </w:r>
      <w:r w:rsidRPr="005D7538">
        <w:t>bjectives</w:t>
      </w:r>
      <w:bookmarkEnd w:id="87"/>
      <w:bookmarkEnd w:id="88"/>
    </w:p>
    <w:p w14:paraId="2F72594F" w14:textId="58565469" w:rsidR="00007521" w:rsidRDefault="00007521" w:rsidP="00007521">
      <w:r w:rsidRPr="00B031C4">
        <w:t>By the end of this session, each participant will be able to</w:t>
      </w:r>
      <w:r w:rsidR="00E43380">
        <w:t xml:space="preserve"> use the SS_EMU tool to</w:t>
      </w:r>
      <w:r w:rsidRPr="00B031C4">
        <w:t>:</w:t>
      </w:r>
    </w:p>
    <w:p w14:paraId="2D5DB758" w14:textId="5EC73802" w:rsidR="00007521" w:rsidRDefault="00F81D0A" w:rsidP="00F81D0A">
      <w:pPr>
        <w:pStyle w:val="Bulletlistnormal"/>
      </w:pPr>
      <w:r>
        <w:t>S</w:t>
      </w:r>
      <w:r w:rsidR="00007521">
        <w:t>et</w:t>
      </w:r>
      <w:r w:rsidR="004A1E32">
        <w:t xml:space="preserve"> </w:t>
      </w:r>
      <w:r w:rsidR="00007521">
        <w:t>up the country and language selection</w:t>
      </w:r>
      <w:r w:rsidR="004A1E32">
        <w:t>.</w:t>
      </w:r>
    </w:p>
    <w:p w14:paraId="7F4F84CE" w14:textId="352F44E7" w:rsidR="00007521" w:rsidRDefault="00F81D0A" w:rsidP="00F81D0A">
      <w:pPr>
        <w:pStyle w:val="Bulletlistnormal"/>
      </w:pPr>
      <w:r>
        <w:t>S</w:t>
      </w:r>
      <w:r w:rsidR="00007521" w:rsidRPr="00A37545">
        <w:t>et</w:t>
      </w:r>
      <w:r w:rsidR="004A1E32">
        <w:t xml:space="preserve"> </w:t>
      </w:r>
      <w:r w:rsidR="00007521">
        <w:t>u</w:t>
      </w:r>
      <w:r w:rsidR="00007521" w:rsidRPr="00A37545">
        <w:t xml:space="preserve">p </w:t>
      </w:r>
      <w:r w:rsidR="004A1E32">
        <w:t xml:space="preserve">the </w:t>
      </w:r>
      <w:r w:rsidR="00007521" w:rsidRPr="00A37545">
        <w:t>Family Planning Estimation Tool</w:t>
      </w:r>
      <w:r w:rsidR="00007521">
        <w:t xml:space="preserve"> (FPET)</w:t>
      </w:r>
      <w:r w:rsidR="004A1E32">
        <w:t>.</w:t>
      </w:r>
    </w:p>
    <w:p w14:paraId="28A6CADF" w14:textId="670429F2" w:rsidR="00007521" w:rsidRDefault="00F81D0A" w:rsidP="00F81D0A">
      <w:pPr>
        <w:pStyle w:val="Bulletlistnormal"/>
      </w:pPr>
      <w:r>
        <w:t>I</w:t>
      </w:r>
      <w:r w:rsidR="00007521">
        <w:t>dentify the needed service statistic</w:t>
      </w:r>
      <w:r w:rsidR="004A1E32">
        <w:t>s</w:t>
      </w:r>
      <w:r w:rsidR="00007521">
        <w:t xml:space="preserve"> and select the data to input</w:t>
      </w:r>
      <w:r w:rsidR="004A1E32">
        <w:t>.</w:t>
      </w:r>
    </w:p>
    <w:p w14:paraId="21C1A68E" w14:textId="3746872A" w:rsidR="00007521" w:rsidRDefault="00F81D0A" w:rsidP="00F81D0A">
      <w:pPr>
        <w:pStyle w:val="Bulletlistnormal"/>
      </w:pPr>
      <w:r>
        <w:t>S</w:t>
      </w:r>
      <w:r w:rsidR="00007521">
        <w:t>et</w:t>
      </w:r>
      <w:r w:rsidR="004A1E32">
        <w:t xml:space="preserve"> </w:t>
      </w:r>
      <w:r w:rsidR="00007521">
        <w:t>up the sector data sources and format the private sector adjustment</w:t>
      </w:r>
      <w:r w:rsidR="004A1E32">
        <w:t>,</w:t>
      </w:r>
      <w:r w:rsidR="00007521">
        <w:t xml:space="preserve"> if needed</w:t>
      </w:r>
      <w:r w:rsidR="004A1E32">
        <w:t>.</w:t>
      </w:r>
    </w:p>
    <w:p w14:paraId="1D1F4B63" w14:textId="27BC2815" w:rsidR="00007521" w:rsidRDefault="00F81D0A" w:rsidP="00F81D0A">
      <w:pPr>
        <w:pStyle w:val="Bulletlistnormal"/>
      </w:pPr>
      <w:r>
        <w:t>U</w:t>
      </w:r>
      <w:r w:rsidR="00007521">
        <w:t>nderstand the methods to enter and review data</w:t>
      </w:r>
      <w:r w:rsidR="004A1E32">
        <w:t>.</w:t>
      </w:r>
      <w:r w:rsidR="00007521">
        <w:t xml:space="preserve"> </w:t>
      </w:r>
    </w:p>
    <w:p w14:paraId="549BD879" w14:textId="77777777" w:rsidR="00007521" w:rsidRPr="005D7538" w:rsidRDefault="00007521" w:rsidP="00F81D0A">
      <w:pPr>
        <w:pStyle w:val="Heading2"/>
      </w:pPr>
      <w:bookmarkStart w:id="89" w:name="_Toc61343801"/>
      <w:bookmarkStart w:id="90" w:name="_Toc64357189"/>
      <w:r w:rsidRPr="005D7538">
        <w:t>Topics</w:t>
      </w:r>
      <w:bookmarkEnd w:id="89"/>
      <w:bookmarkEnd w:id="90"/>
    </w:p>
    <w:p w14:paraId="79CC8D0B" w14:textId="785A6E97" w:rsidR="00007521" w:rsidRDefault="00007521" w:rsidP="00F81D0A">
      <w:pPr>
        <w:pStyle w:val="Bulletlistnormal"/>
      </w:pPr>
      <w:r>
        <w:t>Type of service statistic</w:t>
      </w:r>
      <w:r w:rsidR="004A1E32">
        <w:t>s</w:t>
      </w:r>
      <w:r>
        <w:t xml:space="preserve"> data</w:t>
      </w:r>
    </w:p>
    <w:p w14:paraId="374BDF33" w14:textId="2A3DD26C" w:rsidR="00007521" w:rsidRDefault="00E80B4F" w:rsidP="00F81D0A">
      <w:pPr>
        <w:pStyle w:val="Bulletlistnormal"/>
      </w:pPr>
      <w:r>
        <w:t>Su</w:t>
      </w:r>
      <w:r w:rsidR="00007521" w:rsidRPr="00911CEC">
        <w:t>rvey data for DHS and MICS</w:t>
      </w:r>
    </w:p>
    <w:p w14:paraId="74BE7945" w14:textId="77777777" w:rsidR="00007521" w:rsidRDefault="00007521" w:rsidP="00F81D0A">
      <w:pPr>
        <w:pStyle w:val="Bulletlistnormal"/>
      </w:pPr>
      <w:r>
        <w:t>FP commodities</w:t>
      </w:r>
    </w:p>
    <w:p w14:paraId="4A3F52CA" w14:textId="0AC6AB14" w:rsidR="00007521" w:rsidRDefault="00007521" w:rsidP="00F81D0A">
      <w:pPr>
        <w:pStyle w:val="Bulletlistnormal"/>
      </w:pPr>
      <w:r>
        <w:t xml:space="preserve">Private and </w:t>
      </w:r>
      <w:r w:rsidR="004A1E32">
        <w:t>p</w:t>
      </w:r>
      <w:r>
        <w:t>ublic sectors</w:t>
      </w:r>
    </w:p>
    <w:p w14:paraId="7A57D9A2" w14:textId="77777777" w:rsidR="00007521" w:rsidRDefault="00007521" w:rsidP="00F81D0A">
      <w:pPr>
        <w:pStyle w:val="Bulletlistnormal"/>
      </w:pPr>
      <w:r>
        <w:t>Contraceptive methods</w:t>
      </w:r>
    </w:p>
    <w:p w14:paraId="17451C48" w14:textId="77777777" w:rsidR="00007521" w:rsidRDefault="00007521" w:rsidP="00F81D0A">
      <w:pPr>
        <w:pStyle w:val="Bulletlistnormal"/>
      </w:pPr>
      <w:r>
        <w:t>Reporting rates</w:t>
      </w:r>
    </w:p>
    <w:p w14:paraId="04B76BCD" w14:textId="77777777" w:rsidR="00DD3387" w:rsidRDefault="00DD3387" w:rsidP="00007521">
      <w:pPr>
        <w:rPr>
          <w:rStyle w:val="Heading2Char"/>
        </w:rPr>
      </w:pPr>
      <w:bookmarkStart w:id="91" w:name="_Toc61343802"/>
    </w:p>
    <w:p w14:paraId="515AB685" w14:textId="07D80152" w:rsidR="00007521" w:rsidRDefault="00007521" w:rsidP="00EB1B29">
      <w:pPr>
        <w:ind w:left="0" w:firstLine="0"/>
      </w:pPr>
      <w:bookmarkStart w:id="92" w:name="_Toc64357190"/>
      <w:r w:rsidRPr="00F81D0A">
        <w:rPr>
          <w:rStyle w:val="Heading2Char"/>
        </w:rPr>
        <w:t>Time:</w:t>
      </w:r>
      <w:bookmarkEnd w:id="91"/>
      <w:bookmarkEnd w:id="92"/>
      <w:r>
        <w:t xml:space="preserve"> </w:t>
      </w:r>
      <w:r w:rsidRPr="00F81D0A">
        <w:t>2 hours</w:t>
      </w:r>
    </w:p>
    <w:p w14:paraId="2018E748" w14:textId="77777777" w:rsidR="00007521" w:rsidRPr="005D7538" w:rsidRDefault="00007521" w:rsidP="00F81D0A">
      <w:pPr>
        <w:pStyle w:val="Heading2"/>
      </w:pPr>
      <w:bookmarkStart w:id="93" w:name="_Toc61343803"/>
      <w:bookmarkStart w:id="94" w:name="_Toc64357191"/>
      <w:r w:rsidRPr="005D7538">
        <w:t>Methods</w:t>
      </w:r>
      <w:bookmarkEnd w:id="93"/>
      <w:bookmarkEnd w:id="94"/>
    </w:p>
    <w:p w14:paraId="766D7C43" w14:textId="77777777" w:rsidR="00007521" w:rsidRDefault="00007521" w:rsidP="00F81D0A">
      <w:pPr>
        <w:pStyle w:val="Bulletlistnormal"/>
      </w:pPr>
      <w:r>
        <w:t>Presentation and discussions</w:t>
      </w:r>
    </w:p>
    <w:p w14:paraId="2EE9AD6D" w14:textId="16C45C08" w:rsidR="00007521" w:rsidRDefault="00007521" w:rsidP="00F81D0A">
      <w:pPr>
        <w:pStyle w:val="Bulletlistnormal"/>
      </w:pPr>
      <w:r>
        <w:t>Plenary: Group presentations and discussions</w:t>
      </w:r>
    </w:p>
    <w:p w14:paraId="060B64D1" w14:textId="029DDD6F" w:rsidR="00866EEA" w:rsidRDefault="00866EEA" w:rsidP="00866EEA">
      <w:pPr>
        <w:pStyle w:val="Bulletlistnormal"/>
      </w:pPr>
      <w:r w:rsidRPr="00866EEA">
        <w:t xml:space="preserve">Group exercise </w:t>
      </w:r>
      <w:r>
        <w:t xml:space="preserve"> (</w:t>
      </w:r>
      <w:r w:rsidR="001F4551">
        <w:t>Optional)</w:t>
      </w:r>
    </w:p>
    <w:p w14:paraId="55AEEBE3" w14:textId="77777777" w:rsidR="00007521" w:rsidRPr="005D7538" w:rsidRDefault="00007521" w:rsidP="00F81D0A">
      <w:pPr>
        <w:pStyle w:val="Heading2"/>
      </w:pPr>
      <w:bookmarkStart w:id="95" w:name="_Toc61343804"/>
      <w:bookmarkStart w:id="96" w:name="_Toc64357192"/>
      <w:r w:rsidRPr="005D7538">
        <w:t>Materials</w:t>
      </w:r>
      <w:bookmarkEnd w:id="95"/>
      <w:bookmarkEnd w:id="96"/>
    </w:p>
    <w:p w14:paraId="329C53A2" w14:textId="77777777" w:rsidR="00007521" w:rsidRDefault="00007521" w:rsidP="00F81D0A">
      <w:pPr>
        <w:pStyle w:val="Bulletlistnormal"/>
      </w:pPr>
      <w:r>
        <w:t>Flipcharts</w:t>
      </w:r>
    </w:p>
    <w:p w14:paraId="32414478" w14:textId="4D420800" w:rsidR="00007521" w:rsidRDefault="00007521" w:rsidP="00F81D0A">
      <w:pPr>
        <w:pStyle w:val="Bulletlistnormal"/>
      </w:pPr>
      <w:r>
        <w:t>Power</w:t>
      </w:r>
      <w:r w:rsidR="004A1E32">
        <w:t>P</w:t>
      </w:r>
      <w:r>
        <w:t>oint presentation</w:t>
      </w:r>
    </w:p>
    <w:p w14:paraId="0CEC8889" w14:textId="77777777" w:rsidR="00007521" w:rsidRDefault="00007521" w:rsidP="00F81D0A">
      <w:pPr>
        <w:pStyle w:val="Bulletlistnormal"/>
      </w:pPr>
      <w:r>
        <w:t>Markers</w:t>
      </w:r>
    </w:p>
    <w:p w14:paraId="61639D32" w14:textId="77777777" w:rsidR="00BF0514" w:rsidRDefault="00BF0514">
      <w:pPr>
        <w:spacing w:after="160" w:line="259" w:lineRule="auto"/>
        <w:ind w:left="0" w:firstLine="0"/>
        <w:rPr>
          <w:rFonts w:ascii="Arial Narrow" w:eastAsia="Futura LT Pro" w:hAnsi="Arial Narrow" w:cs="Futura LT Pro"/>
          <w:b/>
          <w:bCs/>
          <w:spacing w:val="0"/>
          <w:sz w:val="28"/>
          <w:szCs w:val="32"/>
        </w:rPr>
      </w:pPr>
      <w:bookmarkStart w:id="97" w:name="_Toc54857067"/>
      <w:r>
        <w:br w:type="page"/>
      </w:r>
    </w:p>
    <w:p w14:paraId="693EBA8C" w14:textId="53B1BB7F" w:rsidR="00007521" w:rsidRPr="005D7538" w:rsidRDefault="00007521" w:rsidP="00F81D0A">
      <w:pPr>
        <w:pStyle w:val="Heading1"/>
        <w:ind w:left="0" w:firstLine="0"/>
      </w:pPr>
      <w:bookmarkStart w:id="98" w:name="_Toc64357193"/>
      <w:r w:rsidRPr="005D7538">
        <w:lastRenderedPageBreak/>
        <w:t>Sessio</w:t>
      </w:r>
      <w:r w:rsidR="00E80B4F">
        <w:t xml:space="preserve">n 7: </w:t>
      </w:r>
      <w:bookmarkStart w:id="99" w:name="_Hlk61860144"/>
      <w:r w:rsidR="00E80B4F">
        <w:t xml:space="preserve">Output Review with </w:t>
      </w:r>
      <w:r w:rsidR="00E02DCA">
        <w:t xml:space="preserve">the </w:t>
      </w:r>
      <w:r w:rsidR="00E80B4F">
        <w:t>SS_EMU T</w:t>
      </w:r>
      <w:r w:rsidRPr="005D7538">
        <w:t>ool</w:t>
      </w:r>
      <w:bookmarkEnd w:id="97"/>
      <w:bookmarkEnd w:id="98"/>
    </w:p>
    <w:p w14:paraId="26877157" w14:textId="77777777" w:rsidR="00007521" w:rsidRPr="005D7538" w:rsidRDefault="00007521" w:rsidP="00F81D0A">
      <w:pPr>
        <w:pStyle w:val="Heading2"/>
      </w:pPr>
      <w:bookmarkStart w:id="100" w:name="_Toc61343806"/>
      <w:bookmarkStart w:id="101" w:name="_Toc64357194"/>
      <w:bookmarkEnd w:id="99"/>
      <w:r w:rsidRPr="005D7538">
        <w:t>Goal</w:t>
      </w:r>
      <w:bookmarkEnd w:id="100"/>
      <w:bookmarkEnd w:id="101"/>
    </w:p>
    <w:p w14:paraId="3513E056" w14:textId="59646BE4" w:rsidR="00007521" w:rsidRDefault="00007521" w:rsidP="00007521">
      <w:r>
        <w:t xml:space="preserve">Review and reinforce the knowledge and skills of FP M&amp;E </w:t>
      </w:r>
      <w:r w:rsidR="00443CA6">
        <w:t>o</w:t>
      </w:r>
      <w:r>
        <w:t xml:space="preserve">fficers and </w:t>
      </w:r>
      <w:r w:rsidR="00443CA6">
        <w:t>p</w:t>
      </w:r>
      <w:r>
        <w:t xml:space="preserve">rogram </w:t>
      </w:r>
      <w:r w:rsidR="00443CA6">
        <w:t>m</w:t>
      </w:r>
      <w:r>
        <w:t>anagers to compare survey data with routine data and to identify data trends and inconsistencies</w:t>
      </w:r>
      <w:r w:rsidR="00443CA6">
        <w:t>.</w:t>
      </w:r>
    </w:p>
    <w:p w14:paraId="569212E4" w14:textId="7C8BE9E2" w:rsidR="00007521" w:rsidRPr="005D7538" w:rsidRDefault="00007521" w:rsidP="00F81D0A">
      <w:pPr>
        <w:pStyle w:val="Heading2"/>
      </w:pPr>
      <w:bookmarkStart w:id="102" w:name="_Toc61343807"/>
      <w:bookmarkStart w:id="103" w:name="_Toc64357195"/>
      <w:r w:rsidRPr="005D7538">
        <w:t xml:space="preserve">Learning </w:t>
      </w:r>
      <w:r w:rsidR="00443CA6">
        <w:t>O</w:t>
      </w:r>
      <w:r w:rsidRPr="005D7538">
        <w:t>bjectives</w:t>
      </w:r>
      <w:bookmarkEnd w:id="102"/>
      <w:bookmarkEnd w:id="103"/>
    </w:p>
    <w:p w14:paraId="3CEB91E4" w14:textId="77777777" w:rsidR="00007521" w:rsidRDefault="00007521" w:rsidP="00007521">
      <w:r w:rsidRPr="00B031C4">
        <w:t>By the end of this session, each participant will be able to:</w:t>
      </w:r>
    </w:p>
    <w:p w14:paraId="6184996F" w14:textId="661F7928" w:rsidR="00007521" w:rsidRDefault="00007521" w:rsidP="00F81D0A">
      <w:pPr>
        <w:pStyle w:val="Bulletlistnormal"/>
      </w:pPr>
      <w:r>
        <w:t xml:space="preserve">Use the </w:t>
      </w:r>
      <w:r w:rsidR="000331A4">
        <w:t xml:space="preserve">SS_EMU </w:t>
      </w:r>
      <w:r>
        <w:t>tool-generated graphs to make visual comparisons</w:t>
      </w:r>
      <w:r w:rsidR="00443CA6">
        <w:t>.</w:t>
      </w:r>
    </w:p>
    <w:p w14:paraId="36FF15A9" w14:textId="41ACC529" w:rsidR="00007521" w:rsidRDefault="00007521" w:rsidP="00F81D0A">
      <w:pPr>
        <w:pStyle w:val="Bulletlistnormal"/>
      </w:pPr>
      <w:r>
        <w:t>Describe the data trends per method</w:t>
      </w:r>
      <w:r w:rsidR="00443CA6">
        <w:t>.</w:t>
      </w:r>
    </w:p>
    <w:p w14:paraId="72EEC22B" w14:textId="1C148ACA" w:rsidR="00007521" w:rsidRDefault="00007521" w:rsidP="00F81D0A">
      <w:pPr>
        <w:pStyle w:val="Bulletlistnormal"/>
      </w:pPr>
      <w:r>
        <w:t>Identify differences between data service statistics</w:t>
      </w:r>
      <w:r w:rsidR="00443CA6">
        <w:t>.</w:t>
      </w:r>
    </w:p>
    <w:p w14:paraId="4C9BDA4A" w14:textId="5B1D3981" w:rsidR="00007521" w:rsidRDefault="00007521" w:rsidP="00F81D0A">
      <w:pPr>
        <w:pStyle w:val="Bulletlistnormal"/>
      </w:pPr>
      <w:r>
        <w:t>Compare the data from service statistics and surveys</w:t>
      </w:r>
      <w:r w:rsidR="00443CA6">
        <w:t>.</w:t>
      </w:r>
    </w:p>
    <w:p w14:paraId="12122DAA" w14:textId="0BBD4FC1" w:rsidR="00007521" w:rsidRDefault="00007521" w:rsidP="00F81D0A">
      <w:pPr>
        <w:pStyle w:val="Bulletlistnormal"/>
      </w:pPr>
      <w:r>
        <w:t xml:space="preserve">Explain the differences </w:t>
      </w:r>
      <w:r w:rsidR="000331A4">
        <w:t xml:space="preserve">in </w:t>
      </w:r>
      <w:r>
        <w:t>trend intervals</w:t>
      </w:r>
      <w:r w:rsidR="00443CA6">
        <w:t>.</w:t>
      </w:r>
    </w:p>
    <w:p w14:paraId="5E6E91FF" w14:textId="78A95848" w:rsidR="00007521" w:rsidRDefault="00007521" w:rsidP="00F81D0A">
      <w:pPr>
        <w:pStyle w:val="Bulletlistnormal"/>
      </w:pPr>
      <w:r>
        <w:t xml:space="preserve">Understand </w:t>
      </w:r>
      <w:r w:rsidR="000331A4">
        <w:t xml:space="preserve">the </w:t>
      </w:r>
      <w:r w:rsidRPr="00766289">
        <w:t>overall trend from the EMU compare</w:t>
      </w:r>
      <w:r>
        <w:t>d</w:t>
      </w:r>
      <w:r w:rsidRPr="00766289">
        <w:t xml:space="preserve"> </w:t>
      </w:r>
      <w:r w:rsidR="00443CA6">
        <w:t>with</w:t>
      </w:r>
      <w:r w:rsidR="00443CA6" w:rsidRPr="00766289">
        <w:t xml:space="preserve"> </w:t>
      </w:r>
      <w:r w:rsidRPr="00766289">
        <w:t xml:space="preserve">the trend from </w:t>
      </w:r>
      <w:r>
        <w:t>s</w:t>
      </w:r>
      <w:r w:rsidRPr="00766289">
        <w:t>urvey</w:t>
      </w:r>
      <w:r>
        <w:t xml:space="preserve"> data</w:t>
      </w:r>
      <w:r w:rsidR="00443CA6">
        <w:t>.</w:t>
      </w:r>
    </w:p>
    <w:p w14:paraId="52E3C92A" w14:textId="77777777" w:rsidR="00007521" w:rsidRPr="005D7538" w:rsidRDefault="00007521" w:rsidP="00F81D0A">
      <w:pPr>
        <w:pStyle w:val="Heading2"/>
      </w:pPr>
      <w:bookmarkStart w:id="104" w:name="_Toc61343808"/>
      <w:bookmarkStart w:id="105" w:name="_Toc64357196"/>
      <w:r w:rsidRPr="005D7538">
        <w:t>Topics</w:t>
      </w:r>
      <w:bookmarkEnd w:id="104"/>
      <w:bookmarkEnd w:id="105"/>
    </w:p>
    <w:p w14:paraId="07A92ED2" w14:textId="13ACB2B4" w:rsidR="00007521" w:rsidRDefault="00007521" w:rsidP="00F81D0A">
      <w:pPr>
        <w:pStyle w:val="Bulletlistnormal"/>
      </w:pPr>
      <w:r>
        <w:t>Comparison of trends</w:t>
      </w:r>
    </w:p>
    <w:p w14:paraId="0075EA9C" w14:textId="05BC2A4A" w:rsidR="00007521" w:rsidRDefault="00B17F18" w:rsidP="00F81D0A">
      <w:pPr>
        <w:pStyle w:val="Bulletlistnormal"/>
      </w:pPr>
      <w:r>
        <w:t>S</w:t>
      </w:r>
      <w:r w:rsidR="00007521" w:rsidRPr="006C1891">
        <w:t>ervice statistics consisten</w:t>
      </w:r>
      <w:r w:rsidR="00007521">
        <w:t>cy</w:t>
      </w:r>
      <w:r w:rsidR="00007521" w:rsidRPr="006C1891">
        <w:t xml:space="preserve"> with the most common method captured in surveys</w:t>
      </w:r>
    </w:p>
    <w:p w14:paraId="46B61E9D" w14:textId="3452BCDF" w:rsidR="00007521" w:rsidRDefault="00B17F18" w:rsidP="00F81D0A">
      <w:pPr>
        <w:pStyle w:val="Bulletlistnormal"/>
      </w:pPr>
      <w:r>
        <w:t>Co</w:t>
      </w:r>
      <w:r w:rsidR="00007521">
        <w:t>nsistency</w:t>
      </w:r>
      <w:r w:rsidR="00007521" w:rsidRPr="006C1891">
        <w:t xml:space="preserve"> with what is understood about contraceptive use in the country/region</w:t>
      </w:r>
    </w:p>
    <w:p w14:paraId="53C152DD" w14:textId="63505045" w:rsidR="00007521" w:rsidRDefault="00007521" w:rsidP="00F81D0A">
      <w:pPr>
        <w:pStyle w:val="Bulletlistnormal"/>
      </w:pPr>
      <w:r>
        <w:t xml:space="preserve">Comparison of indicator trends between EMU and </w:t>
      </w:r>
      <w:r w:rsidR="00443CA6">
        <w:t>s</w:t>
      </w:r>
      <w:r>
        <w:t>urveys</w:t>
      </w:r>
    </w:p>
    <w:p w14:paraId="3A94C7D2" w14:textId="77777777" w:rsidR="00007521" w:rsidRDefault="00007521" w:rsidP="00F81D0A">
      <w:pPr>
        <w:pStyle w:val="Bulletlistnormal"/>
      </w:pPr>
      <w:r>
        <w:t>Growth rate</w:t>
      </w:r>
    </w:p>
    <w:p w14:paraId="60876AAE" w14:textId="77777777" w:rsidR="00DD3387" w:rsidRDefault="00DD3387" w:rsidP="00007521">
      <w:pPr>
        <w:rPr>
          <w:rStyle w:val="Heading2Char"/>
        </w:rPr>
      </w:pPr>
      <w:bookmarkStart w:id="106" w:name="_Toc61343809"/>
    </w:p>
    <w:p w14:paraId="78C28D77" w14:textId="0BAF561E" w:rsidR="00007521" w:rsidRPr="00F81D0A" w:rsidRDefault="00007521" w:rsidP="00EB1B29">
      <w:pPr>
        <w:ind w:left="0" w:firstLine="0"/>
      </w:pPr>
      <w:bookmarkStart w:id="107" w:name="_Toc64357197"/>
      <w:r w:rsidRPr="00F81D0A">
        <w:rPr>
          <w:rStyle w:val="Heading2Char"/>
        </w:rPr>
        <w:t>Time:</w:t>
      </w:r>
      <w:bookmarkEnd w:id="106"/>
      <w:bookmarkEnd w:id="107"/>
      <w:r w:rsidRPr="005D7538">
        <w:rPr>
          <w:b/>
        </w:rPr>
        <w:t xml:space="preserve"> </w:t>
      </w:r>
      <w:r w:rsidRPr="00F81D0A">
        <w:t>2 hours</w:t>
      </w:r>
    </w:p>
    <w:p w14:paraId="5ABA07B0" w14:textId="77777777" w:rsidR="00007521" w:rsidRPr="005D7538" w:rsidRDefault="00007521" w:rsidP="00F81D0A">
      <w:pPr>
        <w:pStyle w:val="Heading2"/>
      </w:pPr>
      <w:bookmarkStart w:id="108" w:name="_Toc61343810"/>
      <w:bookmarkStart w:id="109" w:name="_Toc64357198"/>
      <w:r w:rsidRPr="005D7538">
        <w:t>Methods</w:t>
      </w:r>
      <w:bookmarkEnd w:id="108"/>
      <w:bookmarkEnd w:id="109"/>
    </w:p>
    <w:p w14:paraId="2DC5D5B6" w14:textId="77777777" w:rsidR="00007521" w:rsidRDefault="00007521" w:rsidP="00F81D0A">
      <w:pPr>
        <w:pStyle w:val="Bulletlistnormal"/>
      </w:pPr>
      <w:r>
        <w:t>Presentation</w:t>
      </w:r>
    </w:p>
    <w:p w14:paraId="19A47ABD" w14:textId="1B245FB4" w:rsidR="00007521" w:rsidRDefault="00007521" w:rsidP="00F81D0A">
      <w:pPr>
        <w:pStyle w:val="Bulletlistnormal"/>
      </w:pPr>
      <w:r>
        <w:t>Group exercise</w:t>
      </w:r>
    </w:p>
    <w:p w14:paraId="56057369" w14:textId="5B548378" w:rsidR="00007521" w:rsidRDefault="00007521" w:rsidP="00F81D0A">
      <w:pPr>
        <w:pStyle w:val="Bulletlistnormal"/>
      </w:pPr>
      <w:r>
        <w:t xml:space="preserve">Plenary: Group </w:t>
      </w:r>
      <w:r w:rsidR="00443CA6">
        <w:t>p</w:t>
      </w:r>
      <w:r>
        <w:t>resentation</w:t>
      </w:r>
      <w:r w:rsidR="00443CA6">
        <w:t>s</w:t>
      </w:r>
      <w:r>
        <w:t xml:space="preserve"> and </w:t>
      </w:r>
      <w:r w:rsidR="00443CA6">
        <w:t>d</w:t>
      </w:r>
      <w:r>
        <w:t>iscussion</w:t>
      </w:r>
      <w:r w:rsidR="00443CA6">
        <w:t>s</w:t>
      </w:r>
    </w:p>
    <w:p w14:paraId="2A295950" w14:textId="77777777" w:rsidR="00007521" w:rsidRPr="005D7538" w:rsidRDefault="00007521" w:rsidP="00F81D0A">
      <w:pPr>
        <w:pStyle w:val="Heading2"/>
      </w:pPr>
      <w:bookmarkStart w:id="110" w:name="_Toc61343811"/>
      <w:bookmarkStart w:id="111" w:name="_Toc64357199"/>
      <w:r w:rsidRPr="005D7538">
        <w:t>Materials</w:t>
      </w:r>
      <w:bookmarkEnd w:id="110"/>
      <w:bookmarkEnd w:id="111"/>
    </w:p>
    <w:p w14:paraId="0F54278F" w14:textId="77777777" w:rsidR="00007521" w:rsidRDefault="00007521" w:rsidP="00F81D0A">
      <w:pPr>
        <w:pStyle w:val="Bulletlistnormal"/>
      </w:pPr>
      <w:r>
        <w:t>Flipcharts</w:t>
      </w:r>
    </w:p>
    <w:p w14:paraId="2A7E5618" w14:textId="5F73D655" w:rsidR="00007521" w:rsidRDefault="00007521" w:rsidP="00F81D0A">
      <w:pPr>
        <w:pStyle w:val="Bulletlistnormal"/>
      </w:pPr>
      <w:r>
        <w:t>Power</w:t>
      </w:r>
      <w:r w:rsidR="00443CA6">
        <w:t>P</w:t>
      </w:r>
      <w:r>
        <w:t>oint presentation</w:t>
      </w:r>
    </w:p>
    <w:p w14:paraId="4BB99296" w14:textId="77777777" w:rsidR="00007521" w:rsidRDefault="00007521" w:rsidP="00F81D0A">
      <w:pPr>
        <w:pStyle w:val="Bulletlistnormal"/>
      </w:pPr>
      <w:r>
        <w:t>Markers</w:t>
      </w:r>
    </w:p>
    <w:p w14:paraId="2939635A" w14:textId="77777777" w:rsidR="00007521" w:rsidRDefault="00007521" w:rsidP="00007521"/>
    <w:p w14:paraId="56D1F067" w14:textId="77777777" w:rsidR="00BF0514" w:rsidRDefault="00BF0514">
      <w:pPr>
        <w:spacing w:after="160" w:line="259" w:lineRule="auto"/>
        <w:ind w:left="0" w:firstLine="0"/>
        <w:rPr>
          <w:rFonts w:ascii="Arial Narrow" w:eastAsia="Futura LT Pro" w:hAnsi="Arial Narrow" w:cs="Futura LT Pro"/>
          <w:b/>
          <w:bCs/>
          <w:spacing w:val="0"/>
          <w:sz w:val="28"/>
          <w:szCs w:val="32"/>
        </w:rPr>
      </w:pPr>
      <w:bookmarkStart w:id="112" w:name="_Toc54857068"/>
      <w:r>
        <w:br w:type="page"/>
      </w:r>
    </w:p>
    <w:p w14:paraId="19A54BE3" w14:textId="79F25E61" w:rsidR="00007521" w:rsidRPr="005D7538" w:rsidRDefault="00007521" w:rsidP="00F81D0A">
      <w:pPr>
        <w:pStyle w:val="Heading1"/>
        <w:ind w:left="0" w:firstLine="0"/>
      </w:pPr>
      <w:bookmarkStart w:id="113" w:name="_Toc64357200"/>
      <w:r w:rsidRPr="005D7538">
        <w:lastRenderedPageBreak/>
        <w:t xml:space="preserve">Session 8: Final Output Review with </w:t>
      </w:r>
      <w:r w:rsidR="00E02DCA">
        <w:t xml:space="preserve">the </w:t>
      </w:r>
      <w:r w:rsidRPr="005D7538">
        <w:t>SS</w:t>
      </w:r>
      <w:r w:rsidR="00F66809">
        <w:t>_</w:t>
      </w:r>
      <w:r w:rsidRPr="005D7538">
        <w:t>EMU</w:t>
      </w:r>
      <w:bookmarkEnd w:id="112"/>
      <w:bookmarkEnd w:id="113"/>
    </w:p>
    <w:p w14:paraId="755D1549" w14:textId="77777777" w:rsidR="00007521" w:rsidRPr="005D7538" w:rsidRDefault="00007521" w:rsidP="00F81D0A">
      <w:pPr>
        <w:pStyle w:val="Heading2"/>
      </w:pPr>
      <w:bookmarkStart w:id="114" w:name="_Toc61343813"/>
      <w:bookmarkStart w:id="115" w:name="_Toc64357201"/>
      <w:r w:rsidRPr="005D7538">
        <w:t>Goal</w:t>
      </w:r>
      <w:bookmarkEnd w:id="114"/>
      <w:bookmarkEnd w:id="115"/>
    </w:p>
    <w:p w14:paraId="0F0678D9" w14:textId="27947169" w:rsidR="00007521" w:rsidRDefault="00007521" w:rsidP="00007521">
      <w:r>
        <w:t xml:space="preserve">Review and reinforce the knowledge and skills of FP M&amp;E </w:t>
      </w:r>
      <w:r w:rsidR="0099441B">
        <w:t>o</w:t>
      </w:r>
      <w:r>
        <w:t xml:space="preserve">fficers and </w:t>
      </w:r>
      <w:r w:rsidR="0099441B">
        <w:t>p</w:t>
      </w:r>
      <w:r>
        <w:t xml:space="preserve">rogram </w:t>
      </w:r>
      <w:r w:rsidR="0099441B">
        <w:t>m</w:t>
      </w:r>
      <w:r>
        <w:t>anagers to analyze the quality of data from different sources and select the best information t</w:t>
      </w:r>
      <w:r w:rsidR="00BF0514">
        <w:t>o inform program monitoring</w:t>
      </w:r>
      <w:r w:rsidR="0099441B">
        <w:t>.</w:t>
      </w:r>
    </w:p>
    <w:p w14:paraId="0656E2E5" w14:textId="04CF8A7C" w:rsidR="00007521" w:rsidRPr="005D7538" w:rsidRDefault="00007521" w:rsidP="00F81D0A">
      <w:pPr>
        <w:pStyle w:val="Heading2"/>
      </w:pPr>
      <w:bookmarkStart w:id="116" w:name="_Toc61343814"/>
      <w:bookmarkStart w:id="117" w:name="_Toc64357202"/>
      <w:r>
        <w:t>Le</w:t>
      </w:r>
      <w:r w:rsidRPr="005D7538">
        <w:t xml:space="preserve">arning </w:t>
      </w:r>
      <w:r w:rsidR="0099441B">
        <w:t>O</w:t>
      </w:r>
      <w:r w:rsidRPr="005D7538">
        <w:t>bjectives</w:t>
      </w:r>
      <w:bookmarkEnd w:id="116"/>
      <w:bookmarkEnd w:id="117"/>
    </w:p>
    <w:p w14:paraId="4E4B184C" w14:textId="77777777" w:rsidR="00007521" w:rsidRDefault="00007521" w:rsidP="00007521">
      <w:r w:rsidRPr="00B031C4">
        <w:t>By the end of this session, each participant will be able to:</w:t>
      </w:r>
    </w:p>
    <w:p w14:paraId="5FA7B76D" w14:textId="145FEEEA" w:rsidR="00007521" w:rsidRDefault="00007521" w:rsidP="00F81D0A">
      <w:pPr>
        <w:pStyle w:val="Bulletlistnormal"/>
      </w:pPr>
      <w:r>
        <w:t xml:space="preserve">Review the </w:t>
      </w:r>
      <w:r w:rsidR="00523663">
        <w:t xml:space="preserve">SS_EMU </w:t>
      </w:r>
      <w:r>
        <w:t>displayed graphs to appreciate data trend consistency</w:t>
      </w:r>
      <w:r w:rsidR="0099441B">
        <w:t>.</w:t>
      </w:r>
    </w:p>
    <w:p w14:paraId="4034CBB5" w14:textId="1215A25E" w:rsidR="00007521" w:rsidRDefault="00007521" w:rsidP="00F81D0A">
      <w:pPr>
        <w:pStyle w:val="Bulletlistnormal"/>
      </w:pPr>
      <w:r>
        <w:t>Compare</w:t>
      </w:r>
      <w:r w:rsidRPr="001E16E8">
        <w:t xml:space="preserve"> Users by Method</w:t>
      </w:r>
      <w:r w:rsidR="0099441B">
        <w:t>.</w:t>
      </w:r>
    </w:p>
    <w:p w14:paraId="4477A2F0" w14:textId="6302BE26" w:rsidR="00007521" w:rsidRDefault="00007521" w:rsidP="00F81D0A">
      <w:pPr>
        <w:pStyle w:val="Bulletlistnormal"/>
      </w:pPr>
      <w:r>
        <w:t>Compare</w:t>
      </w:r>
      <w:r w:rsidRPr="001E16E8">
        <w:t xml:space="preserve"> Reporting Rates</w:t>
      </w:r>
      <w:r w:rsidR="0099441B">
        <w:t>.</w:t>
      </w:r>
    </w:p>
    <w:p w14:paraId="3CB2B644" w14:textId="4B3E6E39" w:rsidR="00007521" w:rsidRDefault="00007521" w:rsidP="00F81D0A">
      <w:pPr>
        <w:pStyle w:val="Bulletlistnormal"/>
      </w:pPr>
      <w:r>
        <w:t>Make</w:t>
      </w:r>
      <w:r w:rsidRPr="001E16E8">
        <w:t xml:space="preserve"> final decision</w:t>
      </w:r>
      <w:r w:rsidR="0099441B">
        <w:t>s</w:t>
      </w:r>
      <w:r w:rsidRPr="001E16E8">
        <w:t xml:space="preserve"> </w:t>
      </w:r>
      <w:r w:rsidR="0099441B">
        <w:t>about</w:t>
      </w:r>
      <w:r w:rsidR="0099441B" w:rsidRPr="001E16E8">
        <w:t xml:space="preserve"> </w:t>
      </w:r>
      <w:r w:rsidRPr="001E16E8">
        <w:t xml:space="preserve">service statistic EMU </w:t>
      </w:r>
      <w:r>
        <w:t>for</w:t>
      </w:r>
      <w:r w:rsidRPr="001E16E8">
        <w:t xml:space="preserve"> use </w:t>
      </w:r>
      <w:r w:rsidR="0099441B">
        <w:t>in</w:t>
      </w:r>
      <w:r w:rsidR="0099441B" w:rsidRPr="001E16E8">
        <w:t xml:space="preserve"> </w:t>
      </w:r>
      <w:r w:rsidRPr="001E16E8">
        <w:t>program monitoring</w:t>
      </w:r>
      <w:r w:rsidR="0099441B">
        <w:t>.</w:t>
      </w:r>
    </w:p>
    <w:p w14:paraId="2F0729D1" w14:textId="0A1AC4F1" w:rsidR="00007521" w:rsidRDefault="00007521" w:rsidP="00F81D0A">
      <w:pPr>
        <w:pStyle w:val="Bulletlistnormal"/>
      </w:pPr>
      <w:r>
        <w:t>Identify indicators with data inconsistency for further quality assessment</w:t>
      </w:r>
      <w:r w:rsidR="0099441B">
        <w:t>.</w:t>
      </w:r>
    </w:p>
    <w:p w14:paraId="40DC0BF8" w14:textId="77777777" w:rsidR="00007521" w:rsidRPr="005D7538" w:rsidRDefault="00007521" w:rsidP="00F81D0A">
      <w:pPr>
        <w:pStyle w:val="Heading2"/>
      </w:pPr>
      <w:bookmarkStart w:id="118" w:name="_Toc61343815"/>
      <w:bookmarkStart w:id="119" w:name="_Toc64357203"/>
      <w:r w:rsidRPr="005D7538">
        <w:t>Topics</w:t>
      </w:r>
      <w:bookmarkEnd w:id="118"/>
      <w:bookmarkEnd w:id="119"/>
    </w:p>
    <w:p w14:paraId="54C40927" w14:textId="35175D05" w:rsidR="00007521" w:rsidRDefault="00007521" w:rsidP="00F81D0A">
      <w:pPr>
        <w:pStyle w:val="Bulletlistnormal"/>
      </w:pPr>
      <w:r>
        <w:t xml:space="preserve">Data </w:t>
      </w:r>
      <w:r w:rsidR="0099441B">
        <w:t>t</w:t>
      </w:r>
      <w:r>
        <w:t>rend consistency</w:t>
      </w:r>
    </w:p>
    <w:p w14:paraId="7F9FF1C2" w14:textId="5C585A43" w:rsidR="00007521" w:rsidRDefault="00007521" w:rsidP="00F81D0A">
      <w:pPr>
        <w:pStyle w:val="Bulletlistnormal"/>
      </w:pPr>
      <w:r>
        <w:t xml:space="preserve">Survey </w:t>
      </w:r>
      <w:r w:rsidR="0099441B">
        <w:t>d</w:t>
      </w:r>
      <w:r>
        <w:t xml:space="preserve">ata </w:t>
      </w:r>
    </w:p>
    <w:p w14:paraId="360AA274" w14:textId="77777777" w:rsidR="00007521" w:rsidRDefault="00007521" w:rsidP="00F81D0A">
      <w:pPr>
        <w:pStyle w:val="Bulletlistnormal"/>
      </w:pPr>
      <w:r>
        <w:t>Service statistics</w:t>
      </w:r>
    </w:p>
    <w:p w14:paraId="51070319" w14:textId="77777777" w:rsidR="00007521" w:rsidRDefault="00007521" w:rsidP="00F81D0A">
      <w:pPr>
        <w:pStyle w:val="Bulletlistnormal"/>
      </w:pPr>
      <w:r>
        <w:t>Reporting rates</w:t>
      </w:r>
    </w:p>
    <w:p w14:paraId="150EB073" w14:textId="448BA730" w:rsidR="00007521" w:rsidRDefault="0099441B" w:rsidP="00F81D0A">
      <w:pPr>
        <w:pStyle w:val="Bulletlistnormal"/>
      </w:pPr>
      <w:r>
        <w:t>FP</w:t>
      </w:r>
      <w:r w:rsidR="00007521">
        <w:t xml:space="preserve"> methods</w:t>
      </w:r>
    </w:p>
    <w:p w14:paraId="18DB3890" w14:textId="77777777" w:rsidR="00DD3387" w:rsidRDefault="00007521" w:rsidP="00007521">
      <w:pPr>
        <w:rPr>
          <w:rStyle w:val="Heading2Char"/>
        </w:rPr>
      </w:pPr>
      <w:r w:rsidRPr="00F81D0A">
        <w:rPr>
          <w:rStyle w:val="Heading2Char"/>
        </w:rPr>
        <w:t xml:space="preserve"> </w:t>
      </w:r>
      <w:bookmarkStart w:id="120" w:name="_Toc61343816"/>
    </w:p>
    <w:p w14:paraId="6F93E180" w14:textId="4D1A1F72" w:rsidR="00007521" w:rsidRDefault="00007521" w:rsidP="00007521">
      <w:bookmarkStart w:id="121" w:name="_Toc64357204"/>
      <w:r w:rsidRPr="00F81D0A">
        <w:rPr>
          <w:rStyle w:val="Heading2Char"/>
        </w:rPr>
        <w:t>Time:</w:t>
      </w:r>
      <w:bookmarkEnd w:id="120"/>
      <w:bookmarkEnd w:id="121"/>
      <w:r>
        <w:t xml:space="preserve"> </w:t>
      </w:r>
      <w:r w:rsidR="00866EEA">
        <w:t>1 hour</w:t>
      </w:r>
    </w:p>
    <w:p w14:paraId="173ECE68" w14:textId="77777777" w:rsidR="00007521" w:rsidRPr="005D7538" w:rsidRDefault="00007521" w:rsidP="00F81D0A">
      <w:pPr>
        <w:pStyle w:val="Heading2"/>
      </w:pPr>
      <w:bookmarkStart w:id="122" w:name="_Toc61343817"/>
      <w:bookmarkStart w:id="123" w:name="_Toc64357205"/>
      <w:r w:rsidRPr="005D7538">
        <w:t>Methods</w:t>
      </w:r>
      <w:bookmarkEnd w:id="122"/>
      <w:bookmarkEnd w:id="123"/>
    </w:p>
    <w:p w14:paraId="5F813CA1" w14:textId="77777777" w:rsidR="00007521" w:rsidRDefault="00007521" w:rsidP="00F81D0A">
      <w:pPr>
        <w:pStyle w:val="Bulletlistnormal"/>
      </w:pPr>
      <w:r>
        <w:t>Presentation</w:t>
      </w:r>
    </w:p>
    <w:p w14:paraId="7BFFC5F3" w14:textId="3C99B707" w:rsidR="00007521" w:rsidRDefault="00007521" w:rsidP="00F81D0A">
      <w:pPr>
        <w:pStyle w:val="Bulletlistnormal"/>
      </w:pPr>
      <w:r>
        <w:t>Group exercise</w:t>
      </w:r>
    </w:p>
    <w:p w14:paraId="1E59F6D6" w14:textId="48D3F939" w:rsidR="00007521" w:rsidRDefault="00007521" w:rsidP="00F81D0A">
      <w:pPr>
        <w:pStyle w:val="Bulletlistnormal"/>
      </w:pPr>
      <w:r>
        <w:t xml:space="preserve">Plenary: Group </w:t>
      </w:r>
      <w:r w:rsidR="00443CA6">
        <w:t>p</w:t>
      </w:r>
      <w:r>
        <w:t>resentation</w:t>
      </w:r>
      <w:r w:rsidR="00443CA6">
        <w:t xml:space="preserve">s </w:t>
      </w:r>
      <w:r>
        <w:t xml:space="preserve">and </w:t>
      </w:r>
      <w:r w:rsidR="00443CA6">
        <w:t>d</w:t>
      </w:r>
      <w:r>
        <w:t>iscussion</w:t>
      </w:r>
      <w:r w:rsidR="00443CA6">
        <w:t>s</w:t>
      </w:r>
    </w:p>
    <w:p w14:paraId="7C5F3772" w14:textId="77777777" w:rsidR="00007521" w:rsidRPr="005D7538" w:rsidRDefault="00007521" w:rsidP="00F81D0A">
      <w:pPr>
        <w:pStyle w:val="Heading2"/>
      </w:pPr>
      <w:bookmarkStart w:id="124" w:name="_Toc61343818"/>
      <w:bookmarkStart w:id="125" w:name="_Toc64357206"/>
      <w:r w:rsidRPr="005D7538">
        <w:t>Materials</w:t>
      </w:r>
      <w:bookmarkEnd w:id="124"/>
      <w:bookmarkEnd w:id="125"/>
    </w:p>
    <w:p w14:paraId="6BDF0A18" w14:textId="77777777" w:rsidR="00007521" w:rsidRDefault="00007521" w:rsidP="00F81D0A">
      <w:pPr>
        <w:pStyle w:val="Bulletlistnormal"/>
      </w:pPr>
      <w:r>
        <w:t>Flipcharts</w:t>
      </w:r>
    </w:p>
    <w:p w14:paraId="66933A52" w14:textId="13EE56EE" w:rsidR="00007521" w:rsidRDefault="00007521" w:rsidP="00F81D0A">
      <w:pPr>
        <w:pStyle w:val="Bulletlistnormal"/>
      </w:pPr>
      <w:r>
        <w:t>Power</w:t>
      </w:r>
      <w:r w:rsidR="00443CA6">
        <w:t>P</w:t>
      </w:r>
      <w:r>
        <w:t>oint presentation</w:t>
      </w:r>
    </w:p>
    <w:p w14:paraId="39314284" w14:textId="77777777" w:rsidR="00007521" w:rsidRDefault="00007521" w:rsidP="00F81D0A">
      <w:pPr>
        <w:pStyle w:val="Bulletlistnormal"/>
      </w:pPr>
      <w:r>
        <w:t>Markers</w:t>
      </w:r>
    </w:p>
    <w:p w14:paraId="31D19CEB" w14:textId="77777777" w:rsidR="00007521" w:rsidRDefault="00007521" w:rsidP="00007521"/>
    <w:p w14:paraId="517DAA7A" w14:textId="77777777" w:rsidR="00007521" w:rsidRDefault="00007521" w:rsidP="00007521"/>
    <w:p w14:paraId="5D01F29E" w14:textId="77777777" w:rsidR="00007521" w:rsidRDefault="00007521" w:rsidP="00007521"/>
    <w:p w14:paraId="2EC5919C" w14:textId="3989A2D5" w:rsidR="00007521" w:rsidRPr="005D7538" w:rsidRDefault="00007521" w:rsidP="00F81D0A">
      <w:pPr>
        <w:pStyle w:val="Heading1"/>
      </w:pPr>
      <w:r>
        <w:br w:type="page"/>
      </w:r>
      <w:bookmarkStart w:id="126" w:name="_Toc64357207"/>
      <w:bookmarkStart w:id="127" w:name="_Toc54857069"/>
      <w:r w:rsidRPr="005D7538">
        <w:lastRenderedPageBreak/>
        <w:t xml:space="preserve">Session </w:t>
      </w:r>
      <w:r>
        <w:t>9</w:t>
      </w:r>
      <w:r w:rsidRPr="005D7538">
        <w:t xml:space="preserve">: Introduction to </w:t>
      </w:r>
      <w:r>
        <w:t>Routine Data Quality Assessment</w:t>
      </w:r>
      <w:bookmarkEnd w:id="126"/>
      <w:r>
        <w:t xml:space="preserve"> </w:t>
      </w:r>
      <w:bookmarkEnd w:id="127"/>
    </w:p>
    <w:p w14:paraId="6C6FCAF6" w14:textId="77777777" w:rsidR="00007521" w:rsidRPr="005D7538" w:rsidRDefault="00007521" w:rsidP="00F81D0A">
      <w:pPr>
        <w:pStyle w:val="Heading2"/>
      </w:pPr>
      <w:bookmarkStart w:id="128" w:name="_Toc61343820"/>
      <w:bookmarkStart w:id="129" w:name="_Toc64357208"/>
      <w:r w:rsidRPr="005D7538">
        <w:t>Goal</w:t>
      </w:r>
      <w:bookmarkEnd w:id="128"/>
      <w:bookmarkEnd w:id="129"/>
      <w:r w:rsidRPr="005D7538">
        <w:t xml:space="preserve"> </w:t>
      </w:r>
    </w:p>
    <w:p w14:paraId="17CA2F8A" w14:textId="6DED9A04" w:rsidR="00007521" w:rsidRDefault="00007521" w:rsidP="00007521">
      <w:r>
        <w:t>Build the capacity and improve the knowledge of</w:t>
      </w:r>
      <w:r w:rsidRPr="00CC653C">
        <w:t xml:space="preserve"> FP M&amp;E </w:t>
      </w:r>
      <w:r w:rsidR="0021413A">
        <w:t>o</w:t>
      </w:r>
      <w:r w:rsidRPr="00CC653C">
        <w:t xml:space="preserve">fficers and </w:t>
      </w:r>
      <w:r w:rsidR="0021413A">
        <w:t>p</w:t>
      </w:r>
      <w:r w:rsidRPr="00CC653C">
        <w:t xml:space="preserve">rogram </w:t>
      </w:r>
      <w:r w:rsidR="0021413A">
        <w:t>m</w:t>
      </w:r>
      <w:r w:rsidRPr="00CC653C">
        <w:t xml:space="preserve">anagers </w:t>
      </w:r>
      <w:r>
        <w:t>to understand the purpose of the RDQA and the analytical method used, and to describe the components of the RDQA tool</w:t>
      </w:r>
      <w:r w:rsidR="0021413A">
        <w:t>.</w:t>
      </w:r>
    </w:p>
    <w:p w14:paraId="428E7176" w14:textId="4F3A7374" w:rsidR="00007521" w:rsidRPr="005D7538" w:rsidRDefault="00007521" w:rsidP="00F81D0A">
      <w:pPr>
        <w:pStyle w:val="Heading2"/>
      </w:pPr>
      <w:bookmarkStart w:id="130" w:name="_Toc61343821"/>
      <w:bookmarkStart w:id="131" w:name="_Toc64357209"/>
      <w:r w:rsidRPr="005D7538">
        <w:t xml:space="preserve">Learning </w:t>
      </w:r>
      <w:r w:rsidR="0021413A">
        <w:t>O</w:t>
      </w:r>
      <w:r w:rsidRPr="005D7538">
        <w:t>bjectives</w:t>
      </w:r>
      <w:bookmarkEnd w:id="130"/>
      <w:bookmarkEnd w:id="131"/>
    </w:p>
    <w:p w14:paraId="6DA39BC6" w14:textId="77777777" w:rsidR="00007521" w:rsidRDefault="00007521" w:rsidP="00007521">
      <w:r w:rsidRPr="000D0569">
        <w:t>By the end of this session, each participant will be able to:</w:t>
      </w:r>
    </w:p>
    <w:p w14:paraId="389BE7F3" w14:textId="4C98AE41" w:rsidR="00007521" w:rsidRDefault="00007521" w:rsidP="00F81D0A">
      <w:pPr>
        <w:pStyle w:val="Bulletlistnormal"/>
      </w:pPr>
      <w:r>
        <w:t>Understand the purpose of the RDQA</w:t>
      </w:r>
      <w:r w:rsidR="00523663">
        <w:t xml:space="preserve"> tool</w:t>
      </w:r>
      <w:r w:rsidR="00A34662">
        <w:t>.</w:t>
      </w:r>
    </w:p>
    <w:p w14:paraId="501E3A35" w14:textId="1FD98883" w:rsidR="00007521" w:rsidRDefault="00007521" w:rsidP="00F81D0A">
      <w:pPr>
        <w:pStyle w:val="Bulletlistnormal"/>
      </w:pPr>
      <w:r>
        <w:t>Describe the components of the RDQA tool</w:t>
      </w:r>
      <w:r w:rsidR="00A34662">
        <w:t>.</w:t>
      </w:r>
    </w:p>
    <w:p w14:paraId="32ABD06E" w14:textId="106C077B" w:rsidR="00007521" w:rsidRDefault="00007521" w:rsidP="00F81D0A">
      <w:pPr>
        <w:pStyle w:val="Bulletlistnormal"/>
      </w:pPr>
      <w:r>
        <w:t xml:space="preserve">Define and identify the type of FP data than can be assessed </w:t>
      </w:r>
      <w:r w:rsidR="00523663">
        <w:t xml:space="preserve">using </w:t>
      </w:r>
      <w:r>
        <w:t>the RDQA</w:t>
      </w:r>
      <w:r w:rsidR="00523663">
        <w:t xml:space="preserve"> tool</w:t>
      </w:r>
      <w:r w:rsidR="00A34662">
        <w:t>.</w:t>
      </w:r>
    </w:p>
    <w:p w14:paraId="0467E940" w14:textId="77777777" w:rsidR="00007521" w:rsidRPr="005D7538" w:rsidRDefault="00007521" w:rsidP="00F81D0A">
      <w:pPr>
        <w:pStyle w:val="Heading2"/>
      </w:pPr>
      <w:bookmarkStart w:id="132" w:name="_Toc61343822"/>
      <w:bookmarkStart w:id="133" w:name="_Toc64357210"/>
      <w:r w:rsidRPr="005D7538">
        <w:t>Topics</w:t>
      </w:r>
      <w:bookmarkEnd w:id="132"/>
      <w:bookmarkEnd w:id="133"/>
    </w:p>
    <w:p w14:paraId="216BF533" w14:textId="77777777" w:rsidR="00007521" w:rsidRDefault="00007521" w:rsidP="00F81D0A">
      <w:pPr>
        <w:pStyle w:val="Bulletlistnormal"/>
      </w:pPr>
      <w:r>
        <w:t>Patient information records in registers and files</w:t>
      </w:r>
    </w:p>
    <w:p w14:paraId="45AA5ACD" w14:textId="77777777" w:rsidR="00007521" w:rsidRDefault="00007521" w:rsidP="00F81D0A">
      <w:pPr>
        <w:pStyle w:val="Bulletlistnormal"/>
      </w:pPr>
      <w:r>
        <w:t>Monthly aggregated reports</w:t>
      </w:r>
    </w:p>
    <w:p w14:paraId="336A49EF" w14:textId="1B67A119" w:rsidR="00007521" w:rsidRDefault="00007521" w:rsidP="00F81D0A">
      <w:pPr>
        <w:pStyle w:val="Bulletlistnormal"/>
      </w:pPr>
      <w:r>
        <w:t xml:space="preserve">Data element </w:t>
      </w:r>
      <w:r w:rsidR="00A34662">
        <w:t xml:space="preserve">versus </w:t>
      </w:r>
      <w:r>
        <w:t>indicators</w:t>
      </w:r>
    </w:p>
    <w:p w14:paraId="0FA3190A" w14:textId="6AB33A0C" w:rsidR="00007521" w:rsidRDefault="00007521" w:rsidP="00F81D0A">
      <w:pPr>
        <w:pStyle w:val="Bulletlistnormal"/>
      </w:pPr>
      <w:r>
        <w:t>Data collection, reporting</w:t>
      </w:r>
      <w:r w:rsidR="00A34662">
        <w:t>,</w:t>
      </w:r>
      <w:r>
        <w:t xml:space="preserve"> and management procedures </w:t>
      </w:r>
    </w:p>
    <w:p w14:paraId="7F04457C" w14:textId="06DF11BA" w:rsidR="00007521" w:rsidRDefault="00007521" w:rsidP="00F81D0A">
      <w:pPr>
        <w:pStyle w:val="Bulletlistnormal"/>
      </w:pPr>
      <w:r>
        <w:t xml:space="preserve">Accuracy, timeliness, completeness, </w:t>
      </w:r>
      <w:r w:rsidR="00F66809">
        <w:t>r</w:t>
      </w:r>
      <w:r>
        <w:t xml:space="preserve">eliability, </w:t>
      </w:r>
      <w:r w:rsidR="00A34662">
        <w:t xml:space="preserve">and </w:t>
      </w:r>
      <w:r w:rsidR="00F66809">
        <w:t>p</w:t>
      </w:r>
      <w:r>
        <w:t>recision</w:t>
      </w:r>
    </w:p>
    <w:p w14:paraId="61EA905E" w14:textId="77777777" w:rsidR="00007521" w:rsidRDefault="00007521" w:rsidP="00F81D0A">
      <w:pPr>
        <w:pStyle w:val="Bulletlistnormal"/>
      </w:pPr>
      <w:r>
        <w:t>Data management skills</w:t>
      </w:r>
    </w:p>
    <w:p w14:paraId="7EB15CC2" w14:textId="77777777" w:rsidR="00007521" w:rsidRDefault="00007521" w:rsidP="00F81D0A">
      <w:pPr>
        <w:pStyle w:val="Bulletlistnormal"/>
      </w:pPr>
      <w:r>
        <w:t>Data management system and verification</w:t>
      </w:r>
    </w:p>
    <w:p w14:paraId="315DBD08" w14:textId="77777777" w:rsidR="00DD3387" w:rsidRDefault="00DD3387" w:rsidP="00007521">
      <w:pPr>
        <w:rPr>
          <w:rStyle w:val="Heading2Char"/>
        </w:rPr>
      </w:pPr>
      <w:bookmarkStart w:id="134" w:name="_Toc61343823"/>
    </w:p>
    <w:p w14:paraId="75406CEB" w14:textId="2D159E11" w:rsidR="00007521" w:rsidRDefault="00007521" w:rsidP="00007521">
      <w:bookmarkStart w:id="135" w:name="_Toc64357211"/>
      <w:r w:rsidRPr="00F81D0A">
        <w:rPr>
          <w:rStyle w:val="Heading2Char"/>
        </w:rPr>
        <w:t>Time:</w:t>
      </w:r>
      <w:bookmarkEnd w:id="134"/>
      <w:bookmarkEnd w:id="135"/>
      <w:r w:rsidRPr="005D7538">
        <w:rPr>
          <w:b/>
        </w:rPr>
        <w:t xml:space="preserve"> </w:t>
      </w:r>
      <w:r w:rsidR="00F81D0A">
        <w:t>45 minutes</w:t>
      </w:r>
    </w:p>
    <w:p w14:paraId="439F69AF" w14:textId="77777777" w:rsidR="00007521" w:rsidRPr="005D7538" w:rsidRDefault="00007521" w:rsidP="00F81D0A">
      <w:pPr>
        <w:pStyle w:val="Heading2"/>
      </w:pPr>
      <w:bookmarkStart w:id="136" w:name="_Toc61343824"/>
      <w:bookmarkStart w:id="137" w:name="_Toc64357212"/>
      <w:r w:rsidRPr="005D7538">
        <w:t>Methods</w:t>
      </w:r>
      <w:bookmarkEnd w:id="136"/>
      <w:bookmarkEnd w:id="137"/>
    </w:p>
    <w:p w14:paraId="55A63138" w14:textId="77777777" w:rsidR="00007521" w:rsidRDefault="00007521" w:rsidP="00F81D0A">
      <w:pPr>
        <w:pStyle w:val="Bulletlistnormal"/>
      </w:pPr>
      <w:r>
        <w:t>Presentation</w:t>
      </w:r>
    </w:p>
    <w:p w14:paraId="63BB1898" w14:textId="77777777" w:rsidR="00007521" w:rsidRDefault="00007521" w:rsidP="00F81D0A">
      <w:pPr>
        <w:pStyle w:val="Bulletlistnormal"/>
      </w:pPr>
      <w:r>
        <w:t>Discussions</w:t>
      </w:r>
    </w:p>
    <w:p w14:paraId="1BAB6499" w14:textId="77777777" w:rsidR="00007521" w:rsidRPr="005D7538" w:rsidRDefault="00007521" w:rsidP="00F81D0A">
      <w:pPr>
        <w:pStyle w:val="Heading2"/>
      </w:pPr>
      <w:bookmarkStart w:id="138" w:name="_Toc61343825"/>
      <w:bookmarkStart w:id="139" w:name="_Toc64357213"/>
      <w:r w:rsidRPr="005D7538">
        <w:t>Materials</w:t>
      </w:r>
      <w:bookmarkEnd w:id="138"/>
      <w:bookmarkEnd w:id="139"/>
    </w:p>
    <w:p w14:paraId="193F1235" w14:textId="77777777" w:rsidR="00007521" w:rsidRDefault="00007521" w:rsidP="00F81D0A">
      <w:pPr>
        <w:pStyle w:val="Bulletlistnormal"/>
      </w:pPr>
      <w:r>
        <w:t>Flipcharts</w:t>
      </w:r>
    </w:p>
    <w:p w14:paraId="23AA3FD1" w14:textId="719C0463" w:rsidR="00007521" w:rsidRDefault="00007521" w:rsidP="00F81D0A">
      <w:pPr>
        <w:pStyle w:val="Bulletlistnormal"/>
      </w:pPr>
      <w:r>
        <w:t>Power</w:t>
      </w:r>
      <w:r w:rsidR="00A34662">
        <w:t>P</w:t>
      </w:r>
      <w:r>
        <w:t>oint presentation</w:t>
      </w:r>
    </w:p>
    <w:p w14:paraId="555EF01E" w14:textId="77777777" w:rsidR="00007521" w:rsidRDefault="00007521" w:rsidP="00F81D0A">
      <w:pPr>
        <w:pStyle w:val="Bulletlistnormal"/>
      </w:pPr>
      <w:r>
        <w:t>Markers</w:t>
      </w:r>
    </w:p>
    <w:p w14:paraId="362E9BC5" w14:textId="77777777" w:rsidR="00007521" w:rsidRDefault="00007521" w:rsidP="00007521"/>
    <w:p w14:paraId="351AAB7C" w14:textId="77777777" w:rsidR="00007521" w:rsidRDefault="00007521" w:rsidP="00007521"/>
    <w:p w14:paraId="5B31827F" w14:textId="77777777" w:rsidR="00007521" w:rsidRDefault="00007521" w:rsidP="00007521"/>
    <w:p w14:paraId="156822CC" w14:textId="77777777" w:rsidR="00007521" w:rsidRDefault="00007521" w:rsidP="00007521"/>
    <w:p w14:paraId="570BABB9" w14:textId="5BCF8FE2" w:rsidR="00007521" w:rsidRPr="00AD7F55" w:rsidRDefault="00B17F18" w:rsidP="00F81D0A">
      <w:pPr>
        <w:pStyle w:val="Heading1"/>
        <w:ind w:left="0" w:firstLine="0"/>
      </w:pPr>
      <w:bookmarkStart w:id="140" w:name="_Toc54857070"/>
      <w:bookmarkStart w:id="141" w:name="_Toc64357214"/>
      <w:r>
        <w:lastRenderedPageBreak/>
        <w:t>Session 10: Identification and S</w:t>
      </w:r>
      <w:r w:rsidR="00007521" w:rsidRPr="00AD7F55">
        <w:t xml:space="preserve">election of </w:t>
      </w:r>
      <w:r>
        <w:t>Indicators for D</w:t>
      </w:r>
      <w:r w:rsidR="00007521" w:rsidRPr="00AD7F55">
        <w:t>at</w:t>
      </w:r>
      <w:r>
        <w:t>a Q</w:t>
      </w:r>
      <w:r w:rsidR="00007521" w:rsidRPr="00AD7F55">
        <w:t xml:space="preserve">uality </w:t>
      </w:r>
      <w:r>
        <w:t>V</w:t>
      </w:r>
      <w:r w:rsidR="00007521">
        <w:t>erification</w:t>
      </w:r>
      <w:bookmarkEnd w:id="140"/>
      <w:bookmarkEnd w:id="141"/>
    </w:p>
    <w:p w14:paraId="75C7BA36" w14:textId="77777777" w:rsidR="00007521" w:rsidRPr="00AD7F55" w:rsidRDefault="00007521" w:rsidP="00F81D0A">
      <w:pPr>
        <w:pStyle w:val="Heading2"/>
      </w:pPr>
      <w:bookmarkStart w:id="142" w:name="_Toc61343827"/>
      <w:bookmarkStart w:id="143" w:name="_Toc64357215"/>
      <w:r w:rsidRPr="00AD7F55">
        <w:t>Goal</w:t>
      </w:r>
      <w:bookmarkEnd w:id="142"/>
      <w:bookmarkEnd w:id="143"/>
    </w:p>
    <w:p w14:paraId="0A3F99F0" w14:textId="1D1CB9C4" w:rsidR="00007521" w:rsidRDefault="00007521" w:rsidP="00007521">
      <w:r>
        <w:t xml:space="preserve">Build the capacity and improve the knowledge of </w:t>
      </w:r>
      <w:r w:rsidRPr="00CC653C">
        <w:t xml:space="preserve">FP M&amp;E </w:t>
      </w:r>
      <w:r w:rsidR="00512F13">
        <w:t>o</w:t>
      </w:r>
      <w:r w:rsidRPr="00CC653C">
        <w:t xml:space="preserve">fficers and </w:t>
      </w:r>
      <w:r w:rsidR="00512F13">
        <w:t>p</w:t>
      </w:r>
      <w:r w:rsidRPr="00CC653C">
        <w:t xml:space="preserve">rogram </w:t>
      </w:r>
      <w:r w:rsidR="00512F13">
        <w:t>m</w:t>
      </w:r>
      <w:r w:rsidRPr="00CC653C">
        <w:t xml:space="preserve">anagers </w:t>
      </w:r>
      <w:r>
        <w:t>to review and prioritize FP indicators with data quality issues that warrant closer investigation to determine the caus</w:t>
      </w:r>
      <w:r w:rsidR="00BF0514">
        <w:t>e(s) of the data quality issues</w:t>
      </w:r>
      <w:r w:rsidR="00512F13">
        <w:t>.</w:t>
      </w:r>
    </w:p>
    <w:p w14:paraId="45014A74" w14:textId="720F4C2C" w:rsidR="00007521" w:rsidRPr="00AD7F55" w:rsidRDefault="00007521" w:rsidP="00F81D0A">
      <w:pPr>
        <w:pStyle w:val="Heading2"/>
      </w:pPr>
      <w:bookmarkStart w:id="144" w:name="_Toc61343828"/>
      <w:bookmarkStart w:id="145" w:name="_Toc64357216"/>
      <w:r w:rsidRPr="00AD7F55">
        <w:t xml:space="preserve">Learning </w:t>
      </w:r>
      <w:r w:rsidR="00512F13">
        <w:t>O</w:t>
      </w:r>
      <w:r w:rsidRPr="00AD7F55">
        <w:t>bjectives</w:t>
      </w:r>
      <w:bookmarkEnd w:id="144"/>
      <w:bookmarkEnd w:id="145"/>
    </w:p>
    <w:p w14:paraId="5D921BCE" w14:textId="6FFA1225" w:rsidR="00007521" w:rsidRDefault="00007521" w:rsidP="00007521">
      <w:r>
        <w:t>By the end of this session</w:t>
      </w:r>
      <w:r w:rsidR="00512F13">
        <w:t>,</w:t>
      </w:r>
      <w:r>
        <w:t xml:space="preserve"> each participant will be able to:</w:t>
      </w:r>
    </w:p>
    <w:p w14:paraId="49419B9B" w14:textId="67970409" w:rsidR="00007521" w:rsidRDefault="00007521" w:rsidP="00535A09">
      <w:pPr>
        <w:pStyle w:val="Bulletlistnormal"/>
      </w:pPr>
      <w:r>
        <w:t>Prioritize and select FP indicators with data quality issues based on the SS_EMU data desk review results</w:t>
      </w:r>
      <w:r w:rsidR="00512F13">
        <w:t>.</w:t>
      </w:r>
    </w:p>
    <w:p w14:paraId="74FB671E" w14:textId="4FEA281F" w:rsidR="00007521" w:rsidRDefault="00007521" w:rsidP="00535A09">
      <w:pPr>
        <w:pStyle w:val="Bulletlistnormal"/>
      </w:pPr>
      <w:r>
        <w:t xml:space="preserve">Identify the data collection and reporting tools where selected indicators are recorded and/or reported, and determine </w:t>
      </w:r>
      <w:r w:rsidR="00512F13">
        <w:t xml:space="preserve">whether </w:t>
      </w:r>
      <w:r>
        <w:t xml:space="preserve">indicator definitions are precise and consistently understood. </w:t>
      </w:r>
    </w:p>
    <w:p w14:paraId="6BAFD39F" w14:textId="7F6ECE69" w:rsidR="00007521" w:rsidRDefault="00007521" w:rsidP="00535A09">
      <w:pPr>
        <w:pStyle w:val="Bulletlistnormal"/>
      </w:pPr>
      <w:r>
        <w:t>Determine the data quality assessment periods</w:t>
      </w:r>
      <w:r w:rsidR="00512F13">
        <w:t>.</w:t>
      </w:r>
    </w:p>
    <w:p w14:paraId="53565FFD" w14:textId="77777777" w:rsidR="00007521" w:rsidRPr="00AD7F55" w:rsidRDefault="00007521" w:rsidP="00535A09">
      <w:pPr>
        <w:pStyle w:val="Heading2"/>
      </w:pPr>
      <w:bookmarkStart w:id="146" w:name="_Toc61343829"/>
      <w:bookmarkStart w:id="147" w:name="_Toc64357217"/>
      <w:r w:rsidRPr="00AD7F55">
        <w:t>Topics</w:t>
      </w:r>
      <w:bookmarkEnd w:id="146"/>
      <w:bookmarkEnd w:id="147"/>
    </w:p>
    <w:p w14:paraId="33AD5609" w14:textId="02CC1DE9" w:rsidR="00007521" w:rsidRDefault="00007521" w:rsidP="00535A09">
      <w:pPr>
        <w:pStyle w:val="Bulletlistnormal"/>
      </w:pPr>
      <w:r>
        <w:t>Data collection tools (</w:t>
      </w:r>
      <w:r w:rsidR="00512F13">
        <w:t>r</w:t>
      </w:r>
      <w:r>
        <w:t xml:space="preserve">egisters, files, dossiers, </w:t>
      </w:r>
      <w:r w:rsidR="00512F13">
        <w:t>electronic medical records</w:t>
      </w:r>
      <w:r>
        <w:t>)</w:t>
      </w:r>
    </w:p>
    <w:p w14:paraId="1BCA6B0B" w14:textId="12F967E3" w:rsidR="00007521" w:rsidRDefault="00007521" w:rsidP="00535A09">
      <w:pPr>
        <w:pStyle w:val="Bulletlistnormal"/>
      </w:pPr>
      <w:r>
        <w:t>Data reporting tools (</w:t>
      </w:r>
      <w:r w:rsidR="00512F13">
        <w:t>m</w:t>
      </w:r>
      <w:r>
        <w:t xml:space="preserve">onthly and weekly reports, </w:t>
      </w:r>
      <w:r w:rsidR="00512F13">
        <w:t>d</w:t>
      </w:r>
      <w:r>
        <w:t>atabases, DHIS2)</w:t>
      </w:r>
    </w:p>
    <w:p w14:paraId="3F793B52" w14:textId="77777777" w:rsidR="00007521" w:rsidRDefault="00007521" w:rsidP="00535A09">
      <w:pPr>
        <w:pStyle w:val="Bulletlistnormal"/>
      </w:pPr>
      <w:r>
        <w:t>Assessment periods</w:t>
      </w:r>
    </w:p>
    <w:p w14:paraId="28E586B7" w14:textId="77777777" w:rsidR="00007521" w:rsidRDefault="00007521" w:rsidP="00535A09">
      <w:pPr>
        <w:pStyle w:val="Bulletlistnormal"/>
      </w:pPr>
      <w:r>
        <w:t>Definitions of indicators and data elements</w:t>
      </w:r>
    </w:p>
    <w:p w14:paraId="7C11F5E1" w14:textId="77777777" w:rsidR="00DD3387" w:rsidRDefault="00DD3387" w:rsidP="00007521">
      <w:pPr>
        <w:rPr>
          <w:rStyle w:val="Heading2Char"/>
        </w:rPr>
      </w:pPr>
      <w:bookmarkStart w:id="148" w:name="_Toc61343830"/>
    </w:p>
    <w:p w14:paraId="086DF0BA" w14:textId="7429A0FD" w:rsidR="00007521" w:rsidRPr="00535A09" w:rsidRDefault="00007521" w:rsidP="00007521">
      <w:bookmarkStart w:id="149" w:name="_Toc64357218"/>
      <w:r w:rsidRPr="00535A09">
        <w:rPr>
          <w:rStyle w:val="Heading2Char"/>
        </w:rPr>
        <w:t>Time:</w:t>
      </w:r>
      <w:bookmarkEnd w:id="148"/>
      <w:bookmarkEnd w:id="149"/>
      <w:r>
        <w:t xml:space="preserve"> </w:t>
      </w:r>
      <w:r w:rsidRPr="00535A09">
        <w:t>1 hour</w:t>
      </w:r>
    </w:p>
    <w:p w14:paraId="7CB8C5AA" w14:textId="05133753" w:rsidR="00007521" w:rsidRPr="005D7538" w:rsidRDefault="00007521" w:rsidP="00535A09">
      <w:pPr>
        <w:pStyle w:val="Heading2"/>
      </w:pPr>
      <w:bookmarkStart w:id="150" w:name="_Toc61343831"/>
      <w:bookmarkStart w:id="151" w:name="_Toc64357219"/>
      <w:r w:rsidRPr="005D7538">
        <w:t>Methods</w:t>
      </w:r>
      <w:bookmarkEnd w:id="150"/>
      <w:bookmarkEnd w:id="151"/>
    </w:p>
    <w:p w14:paraId="57841081" w14:textId="77777777" w:rsidR="00007521" w:rsidRDefault="00007521" w:rsidP="00535A09">
      <w:pPr>
        <w:pStyle w:val="Bulletlistnormal"/>
      </w:pPr>
      <w:r>
        <w:t>Presentation</w:t>
      </w:r>
    </w:p>
    <w:p w14:paraId="648041CD" w14:textId="64466B5B" w:rsidR="00007521" w:rsidRDefault="00007521" w:rsidP="00535A09">
      <w:pPr>
        <w:pStyle w:val="Bulletlistnormal"/>
      </w:pPr>
      <w:r>
        <w:t xml:space="preserve">Plenary: Group </w:t>
      </w:r>
      <w:r w:rsidR="00443CA6">
        <w:t>p</w:t>
      </w:r>
      <w:r>
        <w:t>resentation</w:t>
      </w:r>
      <w:r w:rsidR="00443CA6">
        <w:t>s</w:t>
      </w:r>
      <w:r>
        <w:t xml:space="preserve"> and </w:t>
      </w:r>
      <w:r w:rsidR="00443CA6">
        <w:t>d</w:t>
      </w:r>
      <w:r>
        <w:t>iscussions</w:t>
      </w:r>
    </w:p>
    <w:p w14:paraId="6072FBED" w14:textId="533773A3" w:rsidR="00866EEA" w:rsidRDefault="00866EEA" w:rsidP="00866EEA">
      <w:pPr>
        <w:pStyle w:val="Bulletlistnormal"/>
      </w:pPr>
      <w:r w:rsidRPr="00866EEA">
        <w:t>Group Exercise (Optional)</w:t>
      </w:r>
    </w:p>
    <w:p w14:paraId="27693B4E" w14:textId="77777777" w:rsidR="00007521" w:rsidRPr="005D7538" w:rsidRDefault="00007521" w:rsidP="00535A09">
      <w:pPr>
        <w:pStyle w:val="Heading2"/>
      </w:pPr>
      <w:bookmarkStart w:id="152" w:name="_Toc61343832"/>
      <w:bookmarkStart w:id="153" w:name="_Toc64357220"/>
      <w:r w:rsidRPr="005D7538">
        <w:t>Materials</w:t>
      </w:r>
      <w:bookmarkEnd w:id="152"/>
      <w:bookmarkEnd w:id="153"/>
    </w:p>
    <w:p w14:paraId="0B14D883" w14:textId="77777777" w:rsidR="00007521" w:rsidRDefault="00007521" w:rsidP="00535A09">
      <w:pPr>
        <w:pStyle w:val="Bulletlistnormal"/>
      </w:pPr>
      <w:r>
        <w:t>Flipcharts</w:t>
      </w:r>
    </w:p>
    <w:p w14:paraId="39C2BD68" w14:textId="7C916975" w:rsidR="00007521" w:rsidRDefault="00007521" w:rsidP="00535A09">
      <w:pPr>
        <w:pStyle w:val="Bulletlistnormal"/>
      </w:pPr>
      <w:r>
        <w:t>Power</w:t>
      </w:r>
      <w:r w:rsidR="00443CA6">
        <w:t>P</w:t>
      </w:r>
      <w:r>
        <w:t>oint presentation</w:t>
      </w:r>
    </w:p>
    <w:p w14:paraId="7EE911E0" w14:textId="77777777" w:rsidR="00007521" w:rsidRDefault="00007521" w:rsidP="00535A09">
      <w:pPr>
        <w:pStyle w:val="Bulletlistnormal"/>
      </w:pPr>
      <w:r>
        <w:t>Markers</w:t>
      </w:r>
    </w:p>
    <w:p w14:paraId="4E5FA913" w14:textId="77777777" w:rsidR="00007521" w:rsidRDefault="00007521" w:rsidP="00007521"/>
    <w:p w14:paraId="46E60A8E" w14:textId="77777777" w:rsidR="00007521" w:rsidRDefault="00007521" w:rsidP="00007521"/>
    <w:p w14:paraId="022FBC76" w14:textId="77777777" w:rsidR="00007521" w:rsidRDefault="00007521" w:rsidP="00007521"/>
    <w:p w14:paraId="7C5DAA4B" w14:textId="77777777" w:rsidR="00007521" w:rsidRDefault="00007521" w:rsidP="00007521"/>
    <w:p w14:paraId="305AFEA1" w14:textId="6CBB6F18" w:rsidR="00007521" w:rsidRPr="00EB1A21" w:rsidRDefault="00007521" w:rsidP="00535A09">
      <w:pPr>
        <w:pStyle w:val="Heading1"/>
        <w:ind w:left="0" w:firstLine="0"/>
      </w:pPr>
      <w:bookmarkStart w:id="154" w:name="_Toc54857071"/>
      <w:bookmarkStart w:id="155" w:name="_Toc64357221"/>
      <w:r w:rsidRPr="00EB1A21">
        <w:lastRenderedPageBreak/>
        <w:t xml:space="preserve">Session 11: Selection </w:t>
      </w:r>
      <w:r w:rsidR="00E02DCA">
        <w:t>of S</w:t>
      </w:r>
      <w:r w:rsidRPr="00EB1A21">
        <w:t xml:space="preserve">ites for </w:t>
      </w:r>
      <w:r w:rsidR="00E02DCA">
        <w:t>the D</w:t>
      </w:r>
      <w:r w:rsidRPr="00EB1A21">
        <w:t xml:space="preserve">ata </w:t>
      </w:r>
      <w:r w:rsidR="00E02DCA">
        <w:t>Q</w:t>
      </w:r>
      <w:r w:rsidRPr="00EB1A21">
        <w:t xml:space="preserve">uality </w:t>
      </w:r>
      <w:r w:rsidR="00E02DCA">
        <w:t>V</w:t>
      </w:r>
      <w:r w:rsidRPr="00EB1A21">
        <w:t>erification</w:t>
      </w:r>
      <w:bookmarkEnd w:id="154"/>
      <w:bookmarkEnd w:id="155"/>
    </w:p>
    <w:p w14:paraId="2DE728F3" w14:textId="77777777" w:rsidR="00007521" w:rsidRPr="00EB1A21" w:rsidRDefault="00007521" w:rsidP="00535A09">
      <w:pPr>
        <w:pStyle w:val="Heading2"/>
      </w:pPr>
      <w:bookmarkStart w:id="156" w:name="_Toc61343834"/>
      <w:bookmarkStart w:id="157" w:name="_Toc64357222"/>
      <w:r w:rsidRPr="00EB1A21">
        <w:t>Goal</w:t>
      </w:r>
      <w:bookmarkEnd w:id="156"/>
      <w:bookmarkEnd w:id="157"/>
    </w:p>
    <w:p w14:paraId="181AD08A" w14:textId="42DEF02E" w:rsidR="00007521" w:rsidRDefault="00007521" w:rsidP="00007521">
      <w:r>
        <w:t xml:space="preserve">Build the capacity and improve the knowledge of </w:t>
      </w:r>
      <w:r w:rsidRPr="00CC653C">
        <w:t xml:space="preserve">FP M&amp;E </w:t>
      </w:r>
      <w:r w:rsidR="00DF4E6E">
        <w:t>o</w:t>
      </w:r>
      <w:r w:rsidRPr="00CC653C">
        <w:t xml:space="preserve">fficers and </w:t>
      </w:r>
      <w:r w:rsidR="00DF4E6E">
        <w:t>p</w:t>
      </w:r>
      <w:r w:rsidRPr="00CC653C">
        <w:t xml:space="preserve">rogram </w:t>
      </w:r>
      <w:r w:rsidR="00DF4E6E">
        <w:t>m</w:t>
      </w:r>
      <w:r>
        <w:t>anagers to sample RDQA sites (i.e.</w:t>
      </w:r>
      <w:r w:rsidR="00DF4E6E">
        <w:t>,</w:t>
      </w:r>
      <w:r>
        <w:t xml:space="preserve"> both health facilities and subnational levels </w:t>
      </w:r>
      <w:r w:rsidR="00DF4E6E">
        <w:t>[</w:t>
      </w:r>
      <w:r>
        <w:t>e.g.</w:t>
      </w:r>
      <w:r w:rsidR="00DF4E6E">
        <w:t>,</w:t>
      </w:r>
      <w:r>
        <w:t xml:space="preserve"> district, provincial health offices</w:t>
      </w:r>
      <w:r w:rsidR="00DF4E6E">
        <w:t>]</w:t>
      </w:r>
      <w:r>
        <w:t>) where the RDQA will be applied for data quality verification</w:t>
      </w:r>
      <w:r w:rsidR="00DF4E6E">
        <w:t>.</w:t>
      </w:r>
      <w:r>
        <w:t xml:space="preserve"> </w:t>
      </w:r>
    </w:p>
    <w:p w14:paraId="57BF04F0" w14:textId="7DB0F7FD" w:rsidR="00007521" w:rsidRDefault="00007521" w:rsidP="00535A09">
      <w:pPr>
        <w:pStyle w:val="Heading2"/>
      </w:pPr>
      <w:bookmarkStart w:id="158" w:name="_Toc61343835"/>
      <w:bookmarkStart w:id="159" w:name="_Toc64357223"/>
      <w:r w:rsidRPr="00EB1A21">
        <w:t xml:space="preserve">Learning </w:t>
      </w:r>
      <w:r w:rsidR="00DF4E6E">
        <w:t>O</w:t>
      </w:r>
      <w:r w:rsidRPr="00EB1A21">
        <w:t>bjectives</w:t>
      </w:r>
      <w:bookmarkEnd w:id="158"/>
      <w:bookmarkEnd w:id="159"/>
    </w:p>
    <w:p w14:paraId="562D5DFA" w14:textId="0926989A" w:rsidR="00007521" w:rsidRPr="001E05FB" w:rsidRDefault="00007521" w:rsidP="00007521">
      <w:r w:rsidRPr="001E05FB">
        <w:t>By the end of this session</w:t>
      </w:r>
      <w:r w:rsidR="00512F13">
        <w:t>,</w:t>
      </w:r>
      <w:r w:rsidRPr="001E05FB">
        <w:t xml:space="preserve"> each participant will be able to:</w:t>
      </w:r>
    </w:p>
    <w:p w14:paraId="0026A7F7" w14:textId="338D0342" w:rsidR="00007521" w:rsidRDefault="00007521" w:rsidP="00535A09">
      <w:pPr>
        <w:pStyle w:val="Bulletlistnormal"/>
      </w:pPr>
      <w:r>
        <w:t>Define the criteria for site selection based on the volume of FP services</w:t>
      </w:r>
      <w:r w:rsidR="00DF4E6E">
        <w:t>.</w:t>
      </w:r>
    </w:p>
    <w:p w14:paraId="394E0B20" w14:textId="77777777" w:rsidR="00580126" w:rsidRPr="00580126" w:rsidRDefault="00580126" w:rsidP="00580126">
      <w:pPr>
        <w:pStyle w:val="Bulletlistnormal"/>
      </w:pPr>
      <w:r w:rsidRPr="00580126">
        <w:t>Understand the sampling techniques used for site selection.</w:t>
      </w:r>
    </w:p>
    <w:p w14:paraId="66066042" w14:textId="2A0CE955" w:rsidR="00007521" w:rsidRDefault="00007521" w:rsidP="00535A09">
      <w:pPr>
        <w:pStyle w:val="Bulletlistnormal"/>
      </w:pPr>
      <w:r>
        <w:t>Understand and apply the data verification methods aligned with data management and reporting tasks at each level of the health system</w:t>
      </w:r>
      <w:r w:rsidR="00DF4E6E">
        <w:t>.</w:t>
      </w:r>
      <w:r>
        <w:t xml:space="preserve"> </w:t>
      </w:r>
    </w:p>
    <w:p w14:paraId="1DA7A04B" w14:textId="77777777" w:rsidR="00007521" w:rsidRPr="00D3441B" w:rsidRDefault="00007521" w:rsidP="00817888">
      <w:pPr>
        <w:pStyle w:val="Heading2"/>
      </w:pPr>
      <w:bookmarkStart w:id="160" w:name="_Toc61343836"/>
      <w:bookmarkStart w:id="161" w:name="_Toc64357224"/>
      <w:r w:rsidRPr="00D3441B">
        <w:t>Topics</w:t>
      </w:r>
      <w:bookmarkEnd w:id="160"/>
      <w:bookmarkEnd w:id="161"/>
    </w:p>
    <w:p w14:paraId="42BD16B7" w14:textId="77777777" w:rsidR="00007521" w:rsidRDefault="00007521" w:rsidP="00817888">
      <w:pPr>
        <w:pStyle w:val="Bulletlistnormal"/>
      </w:pPr>
      <w:r>
        <w:t>Data management and reporting procedures</w:t>
      </w:r>
    </w:p>
    <w:p w14:paraId="6B1D5088" w14:textId="77777777" w:rsidR="00007521" w:rsidRDefault="00007521" w:rsidP="00817888">
      <w:pPr>
        <w:pStyle w:val="Bulletlistnormal"/>
      </w:pPr>
      <w:r>
        <w:t>Sampling techniques</w:t>
      </w:r>
    </w:p>
    <w:p w14:paraId="5EA75A61" w14:textId="77777777" w:rsidR="00007521" w:rsidRDefault="00007521" w:rsidP="00817888">
      <w:pPr>
        <w:pStyle w:val="Bulletlistnormal"/>
      </w:pPr>
      <w:r>
        <w:t>Site selection criteria</w:t>
      </w:r>
    </w:p>
    <w:p w14:paraId="55432782" w14:textId="77777777" w:rsidR="00007521" w:rsidRDefault="00007521" w:rsidP="00817888">
      <w:pPr>
        <w:pStyle w:val="Bulletlistnormal"/>
      </w:pPr>
      <w:r>
        <w:t>Levels of the health system</w:t>
      </w:r>
    </w:p>
    <w:p w14:paraId="0C4F9220" w14:textId="77777777" w:rsidR="00007521" w:rsidRDefault="00007521" w:rsidP="00817888">
      <w:pPr>
        <w:pStyle w:val="Bulletlistnormal"/>
      </w:pPr>
      <w:r>
        <w:t>Volume of FP services</w:t>
      </w:r>
    </w:p>
    <w:p w14:paraId="3B457D83" w14:textId="77777777" w:rsidR="00DD3387" w:rsidRDefault="00DD3387" w:rsidP="00007521">
      <w:pPr>
        <w:rPr>
          <w:rStyle w:val="Heading2Char"/>
        </w:rPr>
      </w:pPr>
      <w:bookmarkStart w:id="162" w:name="_Toc61343837"/>
    </w:p>
    <w:p w14:paraId="63A59EAE" w14:textId="3C4B9951" w:rsidR="00007521" w:rsidRDefault="00007521" w:rsidP="00007521">
      <w:bookmarkStart w:id="163" w:name="_Toc64357225"/>
      <w:r w:rsidRPr="00817888">
        <w:rPr>
          <w:rStyle w:val="Heading2Char"/>
        </w:rPr>
        <w:t>Time:</w:t>
      </w:r>
      <w:bookmarkEnd w:id="162"/>
      <w:bookmarkEnd w:id="163"/>
      <w:r>
        <w:t xml:space="preserve"> 1 hour</w:t>
      </w:r>
    </w:p>
    <w:p w14:paraId="63C556DF" w14:textId="5EC685E7" w:rsidR="00007521" w:rsidRPr="005D7538" w:rsidRDefault="00007521" w:rsidP="00817888">
      <w:pPr>
        <w:pStyle w:val="Heading2"/>
      </w:pPr>
      <w:bookmarkStart w:id="164" w:name="_Toc61343838"/>
      <w:bookmarkStart w:id="165" w:name="_Toc64357226"/>
      <w:r w:rsidRPr="005D7538">
        <w:t>Methods</w:t>
      </w:r>
      <w:bookmarkEnd w:id="164"/>
      <w:bookmarkEnd w:id="165"/>
    </w:p>
    <w:p w14:paraId="24A284CD" w14:textId="77777777" w:rsidR="00007521" w:rsidRDefault="00007521" w:rsidP="00817888">
      <w:pPr>
        <w:pStyle w:val="Bulletlistnormal"/>
      </w:pPr>
      <w:r>
        <w:t>Presentation</w:t>
      </w:r>
    </w:p>
    <w:p w14:paraId="09CD7382" w14:textId="010BCB4F" w:rsidR="00007521" w:rsidRDefault="00007521" w:rsidP="00817888">
      <w:pPr>
        <w:pStyle w:val="Bulletlistnormal"/>
      </w:pPr>
      <w:r>
        <w:t xml:space="preserve">Group </w:t>
      </w:r>
      <w:r w:rsidR="00F77555">
        <w:t>exercise</w:t>
      </w:r>
    </w:p>
    <w:p w14:paraId="29D4FD32" w14:textId="1364777B" w:rsidR="00007521" w:rsidRDefault="00007521" w:rsidP="00817888">
      <w:pPr>
        <w:pStyle w:val="Bulletlistnormal"/>
      </w:pPr>
      <w:r>
        <w:t xml:space="preserve">Plenary: Group </w:t>
      </w:r>
      <w:r w:rsidR="00443CA6">
        <w:t>p</w:t>
      </w:r>
      <w:r>
        <w:t>resentation</w:t>
      </w:r>
      <w:r w:rsidR="00443CA6">
        <w:t>s</w:t>
      </w:r>
      <w:r>
        <w:t xml:space="preserve"> and </w:t>
      </w:r>
      <w:r w:rsidR="00443CA6">
        <w:t>d</w:t>
      </w:r>
      <w:r>
        <w:t>iscussions</w:t>
      </w:r>
    </w:p>
    <w:p w14:paraId="6B023F21" w14:textId="77777777" w:rsidR="00007521" w:rsidRPr="005D7538" w:rsidRDefault="00007521" w:rsidP="00817888">
      <w:pPr>
        <w:pStyle w:val="Heading2"/>
      </w:pPr>
      <w:bookmarkStart w:id="166" w:name="_Toc61343839"/>
      <w:bookmarkStart w:id="167" w:name="_Toc64357227"/>
      <w:r w:rsidRPr="005D7538">
        <w:t>Materials</w:t>
      </w:r>
      <w:bookmarkEnd w:id="166"/>
      <w:bookmarkEnd w:id="167"/>
    </w:p>
    <w:p w14:paraId="503CB845" w14:textId="77777777" w:rsidR="00007521" w:rsidRDefault="00007521" w:rsidP="00817888">
      <w:pPr>
        <w:pStyle w:val="Bulletlistnormal"/>
      </w:pPr>
      <w:r>
        <w:t>Flipcharts</w:t>
      </w:r>
    </w:p>
    <w:p w14:paraId="4475FC78" w14:textId="104869C0" w:rsidR="00007521" w:rsidRDefault="00007521" w:rsidP="00817888">
      <w:pPr>
        <w:pStyle w:val="Bulletlistnormal"/>
      </w:pPr>
      <w:r>
        <w:t>Power</w:t>
      </w:r>
      <w:r w:rsidR="00443CA6">
        <w:t>P</w:t>
      </w:r>
      <w:r>
        <w:t>oint presentation</w:t>
      </w:r>
    </w:p>
    <w:p w14:paraId="7D63536B" w14:textId="77777777" w:rsidR="00007521" w:rsidRDefault="00007521" w:rsidP="00817888">
      <w:pPr>
        <w:pStyle w:val="Bulletlistnormal"/>
      </w:pPr>
      <w:r>
        <w:t>Markers</w:t>
      </w:r>
    </w:p>
    <w:p w14:paraId="6684292E" w14:textId="77777777" w:rsidR="00007521" w:rsidRDefault="00007521" w:rsidP="00007521"/>
    <w:p w14:paraId="772CA68B" w14:textId="77777777" w:rsidR="00007521" w:rsidRDefault="00007521" w:rsidP="00007521"/>
    <w:p w14:paraId="06FE24BA" w14:textId="77777777" w:rsidR="00007521" w:rsidRDefault="00007521" w:rsidP="00007521"/>
    <w:p w14:paraId="5ED39B5B" w14:textId="77777777" w:rsidR="00007521" w:rsidRDefault="00007521" w:rsidP="00007521"/>
    <w:p w14:paraId="76FBDD34" w14:textId="77777777" w:rsidR="00007521" w:rsidRPr="001E05FB" w:rsidRDefault="00007521" w:rsidP="00817888">
      <w:pPr>
        <w:pStyle w:val="Heading1"/>
        <w:ind w:left="0" w:firstLine="0"/>
      </w:pPr>
      <w:bookmarkStart w:id="168" w:name="_Toc54857072"/>
      <w:bookmarkStart w:id="169" w:name="_Toc64357228"/>
      <w:r w:rsidRPr="001E05FB">
        <w:lastRenderedPageBreak/>
        <w:t>Session 12: Site Data Verification</w:t>
      </w:r>
      <w:bookmarkEnd w:id="168"/>
      <w:bookmarkEnd w:id="169"/>
    </w:p>
    <w:p w14:paraId="37620A5A" w14:textId="77777777" w:rsidR="00007521" w:rsidRPr="001E05FB" w:rsidRDefault="00007521" w:rsidP="00817888">
      <w:pPr>
        <w:pStyle w:val="Heading2"/>
      </w:pPr>
      <w:bookmarkStart w:id="170" w:name="_Toc61343841"/>
      <w:bookmarkStart w:id="171" w:name="_Toc64357229"/>
      <w:r w:rsidRPr="001E05FB">
        <w:t>Goal</w:t>
      </w:r>
      <w:bookmarkEnd w:id="170"/>
      <w:bookmarkEnd w:id="171"/>
    </w:p>
    <w:p w14:paraId="4733FF47" w14:textId="0F3EB778" w:rsidR="00007521" w:rsidRDefault="00007521" w:rsidP="00007521">
      <w:r>
        <w:t xml:space="preserve">Build the capacity and improve the knowledge of </w:t>
      </w:r>
      <w:r w:rsidRPr="00CC653C">
        <w:t xml:space="preserve">FP M&amp;E </w:t>
      </w:r>
      <w:r w:rsidR="00B40431">
        <w:t>o</w:t>
      </w:r>
      <w:r w:rsidRPr="00CC653C">
        <w:t xml:space="preserve">fficers and </w:t>
      </w:r>
      <w:r w:rsidR="00B40431">
        <w:t>p</w:t>
      </w:r>
      <w:r w:rsidRPr="00CC653C">
        <w:t xml:space="preserve">rogram </w:t>
      </w:r>
      <w:r w:rsidR="00B40431">
        <w:t>m</w:t>
      </w:r>
      <w:r>
        <w:t>anagers to use existing data collection and reporting tools</w:t>
      </w:r>
      <w:r w:rsidR="00E43380">
        <w:t xml:space="preserve"> used by health facilities and the RDQA tool</w:t>
      </w:r>
      <w:r>
        <w:t xml:space="preserve"> to verify data quality</w:t>
      </w:r>
      <w:r w:rsidR="00B40431">
        <w:t>.</w:t>
      </w:r>
      <w:r>
        <w:t xml:space="preserve"> </w:t>
      </w:r>
    </w:p>
    <w:p w14:paraId="30D525CE" w14:textId="74113229" w:rsidR="00007521" w:rsidRPr="001E05FB" w:rsidRDefault="00007521" w:rsidP="00817888">
      <w:pPr>
        <w:pStyle w:val="Heading2"/>
      </w:pPr>
      <w:bookmarkStart w:id="172" w:name="_Toc61343842"/>
      <w:bookmarkStart w:id="173" w:name="_Toc64357230"/>
      <w:r w:rsidRPr="001E05FB">
        <w:t xml:space="preserve">Learning </w:t>
      </w:r>
      <w:r w:rsidR="00B40431">
        <w:t>O</w:t>
      </w:r>
      <w:r w:rsidRPr="001E05FB">
        <w:t>bjectives</w:t>
      </w:r>
      <w:bookmarkEnd w:id="172"/>
      <w:bookmarkEnd w:id="173"/>
    </w:p>
    <w:p w14:paraId="7C180F99" w14:textId="52BE383E" w:rsidR="00007521" w:rsidRDefault="00007521" w:rsidP="00007521">
      <w:r>
        <w:t>By the end of this session</w:t>
      </w:r>
      <w:r w:rsidR="00512F13">
        <w:t>,</w:t>
      </w:r>
      <w:r>
        <w:t xml:space="preserve"> each participant will be able to:</w:t>
      </w:r>
    </w:p>
    <w:p w14:paraId="421B5086" w14:textId="00AB2286" w:rsidR="00007521" w:rsidRDefault="00007521" w:rsidP="00817888">
      <w:pPr>
        <w:pStyle w:val="Bulletlistnormal"/>
      </w:pPr>
      <w:r>
        <w:t>Review and document the availability and completeness of data sources for the selected reporting period</w:t>
      </w:r>
      <w:r w:rsidR="00B40431">
        <w:t>.</w:t>
      </w:r>
    </w:p>
    <w:p w14:paraId="2CED0CE8" w14:textId="66808B59" w:rsidR="00007521" w:rsidRDefault="00007521" w:rsidP="00817888">
      <w:pPr>
        <w:pStyle w:val="Bulletlistnormal"/>
      </w:pPr>
      <w:r w:rsidRPr="00DE669C">
        <w:t>Recount</w:t>
      </w:r>
      <w:r>
        <w:t xml:space="preserve"> recorded data</w:t>
      </w:r>
      <w:r w:rsidRPr="00DE669C">
        <w:t xml:space="preserve"> from source documents</w:t>
      </w:r>
      <w:r w:rsidR="00DD3387">
        <w:t>,</w:t>
      </w:r>
      <w:r>
        <w:t xml:space="preserve"> and</w:t>
      </w:r>
      <w:r w:rsidRPr="00DE669C">
        <w:t xml:space="preserve"> compare the verified numbers </w:t>
      </w:r>
      <w:r w:rsidR="00B40431">
        <w:t>with</w:t>
      </w:r>
      <w:r w:rsidR="00B40431" w:rsidRPr="00DE669C">
        <w:t xml:space="preserve"> </w:t>
      </w:r>
      <w:r w:rsidRPr="00DE669C">
        <w:t>the site reported numbers and explain discrepancies</w:t>
      </w:r>
      <w:r>
        <w:t>, if any</w:t>
      </w:r>
      <w:r w:rsidR="00B40431">
        <w:t>.</w:t>
      </w:r>
    </w:p>
    <w:p w14:paraId="1D14ED29" w14:textId="6C6EB397" w:rsidR="00007521" w:rsidRDefault="00007521" w:rsidP="00817888">
      <w:pPr>
        <w:pStyle w:val="Bulletlistnormal"/>
      </w:pPr>
      <w:r>
        <w:t>Cross</w:t>
      </w:r>
      <w:r w:rsidR="00DD3387">
        <w:t>-</w:t>
      </w:r>
      <w:r>
        <w:t xml:space="preserve">check indicator data between multiple available data sources to validate </w:t>
      </w:r>
      <w:r w:rsidR="00B40431">
        <w:t xml:space="preserve">the </w:t>
      </w:r>
      <w:r>
        <w:t>data</w:t>
      </w:r>
      <w:r w:rsidR="00B40431">
        <w:t>.</w:t>
      </w:r>
    </w:p>
    <w:p w14:paraId="46DAFF4F" w14:textId="77777777" w:rsidR="00007521" w:rsidRPr="00275839" w:rsidRDefault="00007521" w:rsidP="00817888">
      <w:pPr>
        <w:pStyle w:val="Heading2"/>
      </w:pPr>
      <w:bookmarkStart w:id="174" w:name="_Toc61343843"/>
      <w:bookmarkStart w:id="175" w:name="_Toc64357231"/>
      <w:r w:rsidRPr="00275839">
        <w:t>Topics</w:t>
      </w:r>
      <w:bookmarkEnd w:id="174"/>
      <w:bookmarkEnd w:id="175"/>
    </w:p>
    <w:p w14:paraId="5A814321" w14:textId="77777777" w:rsidR="00007521" w:rsidRDefault="00007521" w:rsidP="00817888">
      <w:pPr>
        <w:pStyle w:val="Bulletlistnormal"/>
      </w:pPr>
      <w:r>
        <w:t>Data collection and reporting tools</w:t>
      </w:r>
    </w:p>
    <w:p w14:paraId="2BF92321" w14:textId="77777777" w:rsidR="00007521" w:rsidRDefault="00007521" w:rsidP="00817888">
      <w:pPr>
        <w:pStyle w:val="Bulletlistnormal"/>
      </w:pPr>
      <w:r>
        <w:t>Techniques of data aggregation</w:t>
      </w:r>
    </w:p>
    <w:p w14:paraId="0FC5702C" w14:textId="281DFA0C" w:rsidR="00007521" w:rsidRDefault="00007521" w:rsidP="00817888">
      <w:pPr>
        <w:pStyle w:val="Bulletlistnormal"/>
      </w:pPr>
      <w:r>
        <w:t>Cross</w:t>
      </w:r>
      <w:r w:rsidR="00DD3387">
        <w:t>-</w:t>
      </w:r>
      <w:r w:rsidR="00B40431">
        <w:t>c</w:t>
      </w:r>
      <w:r>
        <w:t>heck</w:t>
      </w:r>
    </w:p>
    <w:p w14:paraId="246D10E4" w14:textId="77777777" w:rsidR="00007521" w:rsidRDefault="00007521" w:rsidP="00817888">
      <w:pPr>
        <w:pStyle w:val="Bulletlistnormal"/>
      </w:pPr>
      <w:r>
        <w:t>Document review</w:t>
      </w:r>
    </w:p>
    <w:p w14:paraId="072DCA8E" w14:textId="77777777" w:rsidR="00007521" w:rsidRDefault="00007521" w:rsidP="00817888">
      <w:pPr>
        <w:pStyle w:val="Bulletlistnormal"/>
      </w:pPr>
      <w:r>
        <w:t>Data discrepancies</w:t>
      </w:r>
    </w:p>
    <w:p w14:paraId="288AA60A" w14:textId="77777777" w:rsidR="00DD3387" w:rsidRDefault="00DD3387" w:rsidP="00007521">
      <w:pPr>
        <w:rPr>
          <w:rStyle w:val="Heading2Char"/>
        </w:rPr>
      </w:pPr>
      <w:bookmarkStart w:id="176" w:name="_Toc61343844"/>
    </w:p>
    <w:p w14:paraId="02C06742" w14:textId="4863679C" w:rsidR="00007521" w:rsidRDefault="00007521" w:rsidP="00007521">
      <w:bookmarkStart w:id="177" w:name="_Toc64357232"/>
      <w:r w:rsidRPr="00817888">
        <w:rPr>
          <w:rStyle w:val="Heading2Char"/>
        </w:rPr>
        <w:t>Time:</w:t>
      </w:r>
      <w:bookmarkEnd w:id="176"/>
      <w:bookmarkEnd w:id="177"/>
      <w:r>
        <w:t xml:space="preserve"> 1 hour</w:t>
      </w:r>
    </w:p>
    <w:p w14:paraId="2A45EEE6" w14:textId="210E635F" w:rsidR="00007521" w:rsidRPr="005D7538" w:rsidRDefault="00007521" w:rsidP="00817888">
      <w:pPr>
        <w:pStyle w:val="Heading2"/>
      </w:pPr>
      <w:bookmarkStart w:id="178" w:name="_Toc61343845"/>
      <w:bookmarkStart w:id="179" w:name="_Toc64357233"/>
      <w:r w:rsidRPr="005D7538">
        <w:t>Methods</w:t>
      </w:r>
      <w:bookmarkEnd w:id="178"/>
      <w:bookmarkEnd w:id="179"/>
    </w:p>
    <w:p w14:paraId="57EAAF91" w14:textId="77777777" w:rsidR="00007521" w:rsidRDefault="00007521" w:rsidP="00817888">
      <w:pPr>
        <w:pStyle w:val="Bulletlistnormal"/>
      </w:pPr>
      <w:r>
        <w:t>Presentation</w:t>
      </w:r>
    </w:p>
    <w:p w14:paraId="615E3F7D" w14:textId="4006F227" w:rsidR="00007521" w:rsidRDefault="00007521" w:rsidP="00817888">
      <w:pPr>
        <w:pStyle w:val="Bulletlistnormal"/>
      </w:pPr>
      <w:r>
        <w:t xml:space="preserve">Group </w:t>
      </w:r>
      <w:r w:rsidR="00F77555">
        <w:t>exercise</w:t>
      </w:r>
    </w:p>
    <w:p w14:paraId="77B69B3D" w14:textId="2A87543B" w:rsidR="00007521" w:rsidRDefault="00007521" w:rsidP="00817888">
      <w:pPr>
        <w:pStyle w:val="Bulletlistnormal"/>
      </w:pPr>
      <w:r>
        <w:t xml:space="preserve">Plenary: Group </w:t>
      </w:r>
      <w:r w:rsidR="00443CA6">
        <w:t>p</w:t>
      </w:r>
      <w:r>
        <w:t>resentation</w:t>
      </w:r>
      <w:r w:rsidR="00443CA6">
        <w:t>s</w:t>
      </w:r>
      <w:r>
        <w:t xml:space="preserve"> and </w:t>
      </w:r>
      <w:r w:rsidR="00443CA6">
        <w:t>d</w:t>
      </w:r>
      <w:r>
        <w:t>iscussions</w:t>
      </w:r>
    </w:p>
    <w:p w14:paraId="336E6487" w14:textId="77777777" w:rsidR="00007521" w:rsidRPr="005D7538" w:rsidRDefault="00007521" w:rsidP="00817888">
      <w:pPr>
        <w:pStyle w:val="Heading2"/>
      </w:pPr>
      <w:bookmarkStart w:id="180" w:name="_Toc61343846"/>
      <w:bookmarkStart w:id="181" w:name="_Toc64357234"/>
      <w:r w:rsidRPr="005D7538">
        <w:t>Materials</w:t>
      </w:r>
      <w:bookmarkEnd w:id="180"/>
      <w:bookmarkEnd w:id="181"/>
    </w:p>
    <w:p w14:paraId="2D136224" w14:textId="77777777" w:rsidR="00007521" w:rsidRDefault="00007521" w:rsidP="00817888">
      <w:pPr>
        <w:pStyle w:val="Bulletlistnormal"/>
      </w:pPr>
      <w:r>
        <w:t>Flipcharts</w:t>
      </w:r>
    </w:p>
    <w:p w14:paraId="5BA8C369" w14:textId="24B714C1" w:rsidR="00007521" w:rsidRDefault="00007521" w:rsidP="00817888">
      <w:pPr>
        <w:pStyle w:val="Bulletlistnormal"/>
      </w:pPr>
      <w:r>
        <w:t>Power</w:t>
      </w:r>
      <w:r w:rsidR="00443CA6">
        <w:t>P</w:t>
      </w:r>
      <w:r>
        <w:t>oint presentation</w:t>
      </w:r>
    </w:p>
    <w:p w14:paraId="745D8628" w14:textId="77777777" w:rsidR="00007521" w:rsidRDefault="00007521" w:rsidP="00817888">
      <w:pPr>
        <w:pStyle w:val="Bulletlistnormal"/>
      </w:pPr>
      <w:r>
        <w:t>Markers</w:t>
      </w:r>
    </w:p>
    <w:p w14:paraId="42F0A5C4" w14:textId="77777777" w:rsidR="00007521" w:rsidRDefault="00007521" w:rsidP="00007521"/>
    <w:p w14:paraId="25142626" w14:textId="77777777" w:rsidR="00007521" w:rsidRDefault="00007521" w:rsidP="00007521"/>
    <w:p w14:paraId="11084065" w14:textId="77777777" w:rsidR="00007521" w:rsidRDefault="00007521" w:rsidP="00007521"/>
    <w:p w14:paraId="049B2C33" w14:textId="77777777" w:rsidR="00007521" w:rsidRDefault="00007521" w:rsidP="00007521"/>
    <w:p w14:paraId="4FFB5B45" w14:textId="6F68D8B3" w:rsidR="00007521" w:rsidRPr="00056D08" w:rsidRDefault="00007521" w:rsidP="00817888">
      <w:pPr>
        <w:pStyle w:val="Heading1"/>
        <w:ind w:left="0" w:firstLine="0"/>
      </w:pPr>
      <w:bookmarkStart w:id="182" w:name="_Toc54857073"/>
      <w:bookmarkStart w:id="183" w:name="_Toc64357235"/>
      <w:r w:rsidRPr="00056D08">
        <w:lastRenderedPageBreak/>
        <w:t>Session 1</w:t>
      </w:r>
      <w:r>
        <w:t>3</w:t>
      </w:r>
      <w:r w:rsidRPr="00056D08">
        <w:t xml:space="preserve">: Data </w:t>
      </w:r>
      <w:r w:rsidR="00B50B8B">
        <w:t>Q</w:t>
      </w:r>
      <w:r w:rsidRPr="00056D08">
        <w:t xml:space="preserve">uality </w:t>
      </w:r>
      <w:r w:rsidR="00B50B8B">
        <w:t>A</w:t>
      </w:r>
      <w:r w:rsidRPr="00056D08">
        <w:t xml:space="preserve">nalysis and </w:t>
      </w:r>
      <w:r w:rsidR="00B50B8B">
        <w:t>P</w:t>
      </w:r>
      <w:r w:rsidRPr="00056D08">
        <w:t xml:space="preserve">lan of </w:t>
      </w:r>
      <w:r w:rsidR="00B50B8B">
        <w:t>A</w:t>
      </w:r>
      <w:r w:rsidRPr="00056D08">
        <w:t>ction</w:t>
      </w:r>
      <w:bookmarkEnd w:id="182"/>
      <w:bookmarkEnd w:id="183"/>
    </w:p>
    <w:p w14:paraId="78E94F7D" w14:textId="77777777" w:rsidR="00007521" w:rsidRPr="00056D08" w:rsidRDefault="00007521" w:rsidP="00817888">
      <w:pPr>
        <w:pStyle w:val="Heading2"/>
      </w:pPr>
      <w:bookmarkStart w:id="184" w:name="_Toc61343848"/>
      <w:bookmarkStart w:id="185" w:name="_Toc64357236"/>
      <w:r w:rsidRPr="00056D08">
        <w:t>Goal</w:t>
      </w:r>
      <w:bookmarkEnd w:id="184"/>
      <w:bookmarkEnd w:id="185"/>
    </w:p>
    <w:p w14:paraId="299B5E0E" w14:textId="4C0EC131" w:rsidR="00007521" w:rsidRDefault="00817888" w:rsidP="00007521">
      <w:r>
        <w:t xml:space="preserve">Build the capacity </w:t>
      </w:r>
      <w:r w:rsidR="00007521">
        <w:t xml:space="preserve">and improve the knowledge of </w:t>
      </w:r>
      <w:r w:rsidR="00007521" w:rsidRPr="00CC653C">
        <w:t xml:space="preserve">FP M&amp;E </w:t>
      </w:r>
      <w:r w:rsidR="00B50B8B">
        <w:t>o</w:t>
      </w:r>
      <w:r w:rsidR="00007521" w:rsidRPr="00CC653C">
        <w:t xml:space="preserve">fficers and </w:t>
      </w:r>
      <w:r w:rsidR="00B50B8B">
        <w:t>p</w:t>
      </w:r>
      <w:r w:rsidR="00007521" w:rsidRPr="00CC653C">
        <w:t xml:space="preserve">rogram </w:t>
      </w:r>
      <w:r w:rsidR="00B50B8B">
        <w:t>m</w:t>
      </w:r>
      <w:r w:rsidR="00007521">
        <w:t>anagers to review graphs and tables, interpret the results</w:t>
      </w:r>
      <w:r w:rsidR="00B50B8B">
        <w:t>,</w:t>
      </w:r>
      <w:r w:rsidR="00007521">
        <w:t xml:space="preserve"> and develop a plan of action for data quality improvement</w:t>
      </w:r>
      <w:r w:rsidR="00B50B8B">
        <w:t>.</w:t>
      </w:r>
    </w:p>
    <w:p w14:paraId="48740B70" w14:textId="77777777" w:rsidR="00007521" w:rsidRPr="00056D08" w:rsidRDefault="00007521" w:rsidP="00817888">
      <w:pPr>
        <w:pStyle w:val="Heading2"/>
      </w:pPr>
      <w:bookmarkStart w:id="186" w:name="_Toc61343849"/>
      <w:bookmarkStart w:id="187" w:name="_Toc64357237"/>
      <w:r w:rsidRPr="00056D08">
        <w:t>Learning Objectives</w:t>
      </w:r>
      <w:bookmarkEnd w:id="186"/>
      <w:bookmarkEnd w:id="187"/>
    </w:p>
    <w:p w14:paraId="26E7A50D" w14:textId="6D16419A" w:rsidR="00007521" w:rsidRDefault="00007521" w:rsidP="00007521">
      <w:r>
        <w:t>By the end of this session</w:t>
      </w:r>
      <w:r w:rsidR="00512F13">
        <w:t>,</w:t>
      </w:r>
      <w:r>
        <w:t xml:space="preserve"> each participant will be able to:</w:t>
      </w:r>
    </w:p>
    <w:p w14:paraId="1FB3A3A4" w14:textId="09DF91C2" w:rsidR="00007521" w:rsidRDefault="00007521" w:rsidP="00817888">
      <w:pPr>
        <w:pStyle w:val="Bulletlistnormal"/>
      </w:pPr>
      <w:r>
        <w:t>Understand the bar graphs and summary tables generated by the RDQA tool</w:t>
      </w:r>
      <w:r w:rsidR="00B50B8B">
        <w:t>.</w:t>
      </w:r>
    </w:p>
    <w:p w14:paraId="49997BBB" w14:textId="60E766AA" w:rsidR="00007521" w:rsidRDefault="00007521" w:rsidP="00817888">
      <w:pPr>
        <w:pStyle w:val="Bulletlistnormal"/>
      </w:pPr>
      <w:r>
        <w:t xml:space="preserve">Define the data verification factor </w:t>
      </w:r>
      <w:r w:rsidR="00450422">
        <w:t xml:space="preserve">(VF) </w:t>
      </w:r>
      <w:r>
        <w:t>and interpret what it means in terms of indicator data quality</w:t>
      </w:r>
      <w:r w:rsidR="00B50B8B">
        <w:t>.</w:t>
      </w:r>
    </w:p>
    <w:p w14:paraId="202C94C5" w14:textId="0453FDD6" w:rsidR="00007521" w:rsidRDefault="00007521" w:rsidP="00817888">
      <w:pPr>
        <w:pStyle w:val="Bulletlistnormal"/>
      </w:pPr>
      <w:r>
        <w:t xml:space="preserve">Develop a plan </w:t>
      </w:r>
      <w:r w:rsidR="00450422">
        <w:t xml:space="preserve">of </w:t>
      </w:r>
      <w:r>
        <w:t>action based on the data verification results</w:t>
      </w:r>
      <w:r w:rsidR="00B50B8B">
        <w:t>.</w:t>
      </w:r>
      <w:r>
        <w:t xml:space="preserve"> </w:t>
      </w:r>
    </w:p>
    <w:p w14:paraId="69540941" w14:textId="77777777" w:rsidR="00007521" w:rsidRPr="00056D08" w:rsidRDefault="00007521" w:rsidP="00817888">
      <w:pPr>
        <w:pStyle w:val="Heading2"/>
      </w:pPr>
      <w:bookmarkStart w:id="188" w:name="_Toc61343850"/>
      <w:bookmarkStart w:id="189" w:name="_Toc64357238"/>
      <w:r w:rsidRPr="00056D08">
        <w:t>Topics</w:t>
      </w:r>
      <w:bookmarkEnd w:id="188"/>
      <w:bookmarkEnd w:id="189"/>
    </w:p>
    <w:p w14:paraId="57F3EB96" w14:textId="2E5C1C62" w:rsidR="00007521" w:rsidRDefault="00007521" w:rsidP="00817888">
      <w:pPr>
        <w:pStyle w:val="Bulletlistnormal"/>
      </w:pPr>
      <w:r>
        <w:t xml:space="preserve">Accuracy, </w:t>
      </w:r>
      <w:r w:rsidR="00B50B8B">
        <w:t>t</w:t>
      </w:r>
      <w:r>
        <w:t xml:space="preserve">imeliness, </w:t>
      </w:r>
      <w:r w:rsidR="00DD3387">
        <w:t xml:space="preserve">and </w:t>
      </w:r>
      <w:r w:rsidR="00B50B8B">
        <w:t>c</w:t>
      </w:r>
      <w:r>
        <w:t>ompleteness</w:t>
      </w:r>
    </w:p>
    <w:p w14:paraId="43A1C5B0" w14:textId="1EB9B91D" w:rsidR="00007521" w:rsidRDefault="00007521" w:rsidP="00817888">
      <w:pPr>
        <w:pStyle w:val="Bulletlistnormal"/>
      </w:pPr>
      <w:r>
        <w:t>Cross</w:t>
      </w:r>
      <w:r w:rsidR="00DD3387">
        <w:t>-</w:t>
      </w:r>
      <w:r>
        <w:t>checks</w:t>
      </w:r>
    </w:p>
    <w:p w14:paraId="3029D5DE" w14:textId="77777777" w:rsidR="00007521" w:rsidRDefault="00007521" w:rsidP="00817888">
      <w:pPr>
        <w:pStyle w:val="Bulletlistnormal"/>
      </w:pPr>
      <w:r>
        <w:t>Reporting performance</w:t>
      </w:r>
    </w:p>
    <w:p w14:paraId="4FFE72D3" w14:textId="77777777" w:rsidR="00007521" w:rsidRDefault="00007521" w:rsidP="00817888">
      <w:pPr>
        <w:pStyle w:val="Bulletlistnormal"/>
      </w:pPr>
      <w:r>
        <w:t>Availability of data sources</w:t>
      </w:r>
    </w:p>
    <w:p w14:paraId="6F87E5EF" w14:textId="55FF5B62" w:rsidR="00007521" w:rsidRDefault="00007521" w:rsidP="00817888">
      <w:pPr>
        <w:pStyle w:val="Bulletlistnormal"/>
      </w:pPr>
      <w:r>
        <w:t>Plan of action</w:t>
      </w:r>
    </w:p>
    <w:p w14:paraId="0677E320" w14:textId="77777777" w:rsidR="00DD3387" w:rsidRDefault="00DD3387" w:rsidP="00007521">
      <w:pPr>
        <w:rPr>
          <w:rStyle w:val="Heading2Char"/>
        </w:rPr>
      </w:pPr>
      <w:bookmarkStart w:id="190" w:name="_Toc61343851"/>
    </w:p>
    <w:p w14:paraId="4B8D077F" w14:textId="741937A0" w:rsidR="00007521" w:rsidRDefault="00007521" w:rsidP="00EB1B29">
      <w:pPr>
        <w:ind w:left="0" w:firstLine="0"/>
      </w:pPr>
      <w:bookmarkStart w:id="191" w:name="_Toc64357239"/>
      <w:r w:rsidRPr="00817888">
        <w:rPr>
          <w:rStyle w:val="Heading2Char"/>
        </w:rPr>
        <w:t>Time:</w:t>
      </w:r>
      <w:bookmarkEnd w:id="190"/>
      <w:bookmarkEnd w:id="191"/>
      <w:r>
        <w:t xml:space="preserve"> 1 hour</w:t>
      </w:r>
    </w:p>
    <w:p w14:paraId="7C656EC5" w14:textId="4061B43D" w:rsidR="00007521" w:rsidRPr="005D7538" w:rsidRDefault="00007521" w:rsidP="00817888">
      <w:pPr>
        <w:pStyle w:val="Heading2"/>
      </w:pPr>
      <w:bookmarkStart w:id="192" w:name="_Toc61343852"/>
      <w:bookmarkStart w:id="193" w:name="_Toc64357240"/>
      <w:r w:rsidRPr="005D7538">
        <w:t>Methods</w:t>
      </w:r>
      <w:bookmarkEnd w:id="192"/>
      <w:bookmarkEnd w:id="193"/>
    </w:p>
    <w:p w14:paraId="5A578163" w14:textId="77777777" w:rsidR="00007521" w:rsidRDefault="00007521" w:rsidP="00817888">
      <w:pPr>
        <w:pStyle w:val="Bulletlistnormal"/>
      </w:pPr>
      <w:r>
        <w:t>Presentation</w:t>
      </w:r>
    </w:p>
    <w:p w14:paraId="6A0B9CB0" w14:textId="7F4C68BD" w:rsidR="00007521" w:rsidRDefault="00007521" w:rsidP="00817888">
      <w:pPr>
        <w:pStyle w:val="Bulletlistnormal"/>
      </w:pPr>
      <w:r>
        <w:t xml:space="preserve">Group </w:t>
      </w:r>
      <w:r w:rsidR="00F77555">
        <w:t>exercise</w:t>
      </w:r>
    </w:p>
    <w:p w14:paraId="5A86F117" w14:textId="0FE8B909" w:rsidR="00007521" w:rsidRDefault="00007521" w:rsidP="00817888">
      <w:pPr>
        <w:pStyle w:val="Bulletlistnormal"/>
      </w:pPr>
      <w:r>
        <w:t xml:space="preserve">Plenary: Group </w:t>
      </w:r>
      <w:r w:rsidR="00443CA6">
        <w:t>p</w:t>
      </w:r>
      <w:r>
        <w:t>resentation</w:t>
      </w:r>
      <w:r w:rsidR="00443CA6">
        <w:t>s</w:t>
      </w:r>
      <w:r>
        <w:t xml:space="preserve"> and </w:t>
      </w:r>
      <w:r w:rsidR="00443CA6">
        <w:t>d</w:t>
      </w:r>
      <w:r>
        <w:t>iscussions</w:t>
      </w:r>
    </w:p>
    <w:p w14:paraId="05DBE171" w14:textId="77777777" w:rsidR="00007521" w:rsidRPr="005D7538" w:rsidRDefault="00007521" w:rsidP="00817888">
      <w:pPr>
        <w:pStyle w:val="Heading2"/>
      </w:pPr>
      <w:bookmarkStart w:id="194" w:name="_Toc61343853"/>
      <w:bookmarkStart w:id="195" w:name="_Toc64357241"/>
      <w:r w:rsidRPr="005D7538">
        <w:t>Materials</w:t>
      </w:r>
      <w:bookmarkEnd w:id="194"/>
      <w:bookmarkEnd w:id="195"/>
    </w:p>
    <w:p w14:paraId="5F64569C" w14:textId="77777777" w:rsidR="00007521" w:rsidRDefault="00007521" w:rsidP="00817888">
      <w:pPr>
        <w:pStyle w:val="Bulletlistnormal"/>
      </w:pPr>
      <w:r>
        <w:t>Flipcharts</w:t>
      </w:r>
    </w:p>
    <w:p w14:paraId="275B7F1B" w14:textId="6E0F57D9" w:rsidR="00007521" w:rsidRDefault="00007521" w:rsidP="00817888">
      <w:pPr>
        <w:pStyle w:val="Bulletlistnormal"/>
      </w:pPr>
      <w:r>
        <w:t>Power</w:t>
      </w:r>
      <w:r w:rsidR="00443CA6">
        <w:t>P</w:t>
      </w:r>
      <w:r>
        <w:t>oint presentation</w:t>
      </w:r>
    </w:p>
    <w:p w14:paraId="7C27FFE1" w14:textId="77777777" w:rsidR="00007521" w:rsidRDefault="00007521" w:rsidP="00817888">
      <w:pPr>
        <w:pStyle w:val="Bulletlistnormal"/>
      </w:pPr>
      <w:r>
        <w:t>Markers</w:t>
      </w:r>
    </w:p>
    <w:p w14:paraId="2590491C" w14:textId="77777777" w:rsidR="00007521" w:rsidRDefault="00007521" w:rsidP="00007521"/>
    <w:p w14:paraId="2B518014" w14:textId="77777777" w:rsidR="00007521" w:rsidRDefault="00007521" w:rsidP="00007521"/>
    <w:p w14:paraId="70AB4EFD" w14:textId="77777777" w:rsidR="00007521" w:rsidRDefault="00007521" w:rsidP="00A40C4A">
      <w:pPr>
        <w:pStyle w:val="Heading1"/>
      </w:pPr>
    </w:p>
    <w:bookmarkEnd w:id="12"/>
    <w:p w14:paraId="24E01ACE" w14:textId="77777777" w:rsidR="003C7ECE" w:rsidRDefault="00C36907" w:rsidP="003E7C74">
      <w:pPr>
        <w:ind w:left="0" w:firstLine="0"/>
        <w:rPr>
          <w:rFonts w:ascii="Futura LT Pro" w:eastAsia="Futura LT Pro" w:hAnsi="Futura LT Pro" w:cs="Futura LT Pro"/>
        </w:rPr>
      </w:pPr>
      <w:r>
        <w:rPr>
          <w:rFonts w:ascii="Futura LT Pro" w:eastAsia="Futura LT Pro" w:hAnsi="Futura LT Pro" w:cs="Futura LT Pro"/>
        </w:rPr>
        <w:t xml:space="preserve"> </w:t>
      </w:r>
    </w:p>
    <w:p w14:paraId="6890F99E" w14:textId="77777777" w:rsidR="009251EA" w:rsidRDefault="009251EA">
      <w:pPr>
        <w:spacing w:after="160" w:line="259" w:lineRule="auto"/>
        <w:ind w:left="0" w:firstLine="0"/>
        <w:rPr>
          <w:rFonts w:ascii="Futura LT Pro" w:eastAsia="Futura LT Pro" w:hAnsi="Futura LT Pro" w:cs="Futura LT Pro"/>
        </w:rPr>
      </w:pPr>
      <w:r>
        <w:rPr>
          <w:rFonts w:ascii="Futura LT Pro" w:eastAsia="Futura LT Pro" w:hAnsi="Futura LT Pro" w:cs="Futura LT Pro"/>
        </w:rPr>
        <w:br w:type="page"/>
      </w:r>
    </w:p>
    <w:p w14:paraId="52BD6210" w14:textId="7B350990" w:rsidR="009251EA" w:rsidRPr="00056D08" w:rsidRDefault="009251EA" w:rsidP="009251EA">
      <w:pPr>
        <w:pStyle w:val="Heading1"/>
        <w:ind w:left="0" w:firstLine="0"/>
      </w:pPr>
      <w:bookmarkStart w:id="196" w:name="_Toc64357242"/>
      <w:r>
        <w:lastRenderedPageBreak/>
        <w:t>Fieldwork Practicum: Data Verification</w:t>
      </w:r>
      <w:bookmarkEnd w:id="196"/>
    </w:p>
    <w:p w14:paraId="4667DF59" w14:textId="77777777" w:rsidR="009251EA" w:rsidRPr="00056D08" w:rsidRDefault="009251EA" w:rsidP="009251EA">
      <w:pPr>
        <w:pStyle w:val="Heading2"/>
      </w:pPr>
      <w:bookmarkStart w:id="197" w:name="_Toc64357243"/>
      <w:r w:rsidRPr="00056D08">
        <w:t>Goal</w:t>
      </w:r>
      <w:bookmarkEnd w:id="197"/>
    </w:p>
    <w:p w14:paraId="19F02384" w14:textId="4FF63C40" w:rsidR="009251EA" w:rsidRDefault="00E43380" w:rsidP="009251EA">
      <w:r>
        <w:t xml:space="preserve">Provide </w:t>
      </w:r>
      <w:r w:rsidR="009251EA" w:rsidRPr="00CC653C">
        <w:t xml:space="preserve">FP M&amp;E </w:t>
      </w:r>
      <w:r w:rsidR="009251EA">
        <w:t>o</w:t>
      </w:r>
      <w:r w:rsidR="009251EA" w:rsidRPr="00CC653C">
        <w:t xml:space="preserve">fficers and </w:t>
      </w:r>
      <w:r w:rsidR="009251EA">
        <w:t>p</w:t>
      </w:r>
      <w:r w:rsidR="009251EA" w:rsidRPr="00CC653C">
        <w:t xml:space="preserve">rogram </w:t>
      </w:r>
      <w:r w:rsidR="009251EA">
        <w:t xml:space="preserve">managers </w:t>
      </w:r>
      <w:r>
        <w:t xml:space="preserve">with hands-on experience using the </w:t>
      </w:r>
      <w:r w:rsidRPr="00E43380">
        <w:t xml:space="preserve">SS_EMU </w:t>
      </w:r>
      <w:r>
        <w:t xml:space="preserve">and RDQA tools. </w:t>
      </w:r>
    </w:p>
    <w:p w14:paraId="2C8F2BB0" w14:textId="77777777" w:rsidR="009251EA" w:rsidRPr="00056D08" w:rsidRDefault="009251EA" w:rsidP="009251EA">
      <w:pPr>
        <w:pStyle w:val="Heading2"/>
      </w:pPr>
      <w:bookmarkStart w:id="198" w:name="_Toc64357244"/>
      <w:r w:rsidRPr="00056D08">
        <w:t>Learning Objectives</w:t>
      </w:r>
      <w:bookmarkEnd w:id="198"/>
    </w:p>
    <w:p w14:paraId="0B8BC347" w14:textId="733795A7" w:rsidR="009251EA" w:rsidRDefault="009251EA" w:rsidP="009251EA">
      <w:r>
        <w:t>By the end of the field work practicum, each participant will be able to:</w:t>
      </w:r>
    </w:p>
    <w:p w14:paraId="0BCF2116" w14:textId="7853258A" w:rsidR="009251EA" w:rsidRDefault="006908BD" w:rsidP="009251EA">
      <w:pPr>
        <w:pStyle w:val="Bulletlistnormal"/>
      </w:pPr>
      <w:r>
        <w:t>Practice doing</w:t>
      </w:r>
      <w:r w:rsidR="00B72DB0">
        <w:t xml:space="preserve"> a desk review using the </w:t>
      </w:r>
      <w:r w:rsidR="00E43380">
        <w:t xml:space="preserve">SS_EMU tool </w:t>
      </w:r>
      <w:r>
        <w:t>including navigating</w:t>
      </w:r>
      <w:r w:rsidR="00E43380">
        <w:t xml:space="preserve"> enter data and </w:t>
      </w:r>
      <w:r>
        <w:t xml:space="preserve">the </w:t>
      </w:r>
      <w:r w:rsidR="00E43380">
        <w:t xml:space="preserve">review </w:t>
      </w:r>
      <w:r w:rsidR="00B72DB0">
        <w:t>and interpret</w:t>
      </w:r>
      <w:r>
        <w:t>ation of</w:t>
      </w:r>
      <w:r w:rsidR="00E43380">
        <w:t xml:space="preserve"> outputs</w:t>
      </w:r>
    </w:p>
    <w:p w14:paraId="253CF8F8" w14:textId="3921CF8C" w:rsidR="00E43380" w:rsidRDefault="006908BD" w:rsidP="009251EA">
      <w:pPr>
        <w:pStyle w:val="Bulletlistnormal"/>
      </w:pPr>
      <w:r>
        <w:t>Practice implementing the RDQA tool at a health facility and using the facility data records and registers to do data verification</w:t>
      </w:r>
    </w:p>
    <w:p w14:paraId="07C6E744" w14:textId="77777777" w:rsidR="009251EA" w:rsidRPr="00056D08" w:rsidRDefault="009251EA" w:rsidP="009251EA">
      <w:pPr>
        <w:pStyle w:val="Heading2"/>
      </w:pPr>
      <w:bookmarkStart w:id="199" w:name="_Toc64357245"/>
      <w:r w:rsidRPr="00056D08">
        <w:t>Topics</w:t>
      </w:r>
      <w:bookmarkEnd w:id="199"/>
    </w:p>
    <w:p w14:paraId="74A2C715" w14:textId="4FC8EB35" w:rsidR="009251EA" w:rsidRDefault="006908BD" w:rsidP="009251EA">
      <w:pPr>
        <w:pStyle w:val="Bulletlistnormal"/>
      </w:pPr>
      <w:r>
        <w:t>Practice entering data into the SS_EMU tool</w:t>
      </w:r>
    </w:p>
    <w:p w14:paraId="23BC775A" w14:textId="02617086" w:rsidR="009251EA" w:rsidRDefault="006908BD" w:rsidP="009251EA">
      <w:pPr>
        <w:pStyle w:val="Bulletlistnormal"/>
      </w:pPr>
      <w:r>
        <w:t>Practice reviewing and interpreting the outputs of the SS-EMU tool</w:t>
      </w:r>
    </w:p>
    <w:p w14:paraId="103B81F4" w14:textId="362AE6ED" w:rsidR="009251EA" w:rsidRDefault="006908BD" w:rsidP="009251EA">
      <w:pPr>
        <w:pStyle w:val="Bulletlistnormal"/>
      </w:pPr>
      <w:r>
        <w:t>Practice entering data into the RDQA tool</w:t>
      </w:r>
    </w:p>
    <w:p w14:paraId="55F52157" w14:textId="4D2DE337" w:rsidR="009251EA" w:rsidRDefault="006908BD" w:rsidP="009251EA">
      <w:pPr>
        <w:pStyle w:val="Bulletlistnormal"/>
      </w:pPr>
      <w:r>
        <w:t>Practice reviewing the interpreting the outputs of the RDQA tool</w:t>
      </w:r>
    </w:p>
    <w:p w14:paraId="62F3F119" w14:textId="4A343999" w:rsidR="009251EA" w:rsidRDefault="009251EA" w:rsidP="005C45A9">
      <w:pPr>
        <w:ind w:left="0" w:firstLine="0"/>
        <w:rPr>
          <w:rStyle w:val="Heading2Char"/>
          <w:szCs w:val="24"/>
        </w:rPr>
      </w:pPr>
    </w:p>
    <w:p w14:paraId="437541CB" w14:textId="5ABEDBC0" w:rsidR="009251EA" w:rsidRDefault="009251EA" w:rsidP="009251EA">
      <w:pPr>
        <w:ind w:left="0" w:firstLine="0"/>
      </w:pPr>
      <w:bookmarkStart w:id="200" w:name="_Toc64357246"/>
      <w:r w:rsidRPr="00817888">
        <w:rPr>
          <w:rStyle w:val="Heading2Char"/>
        </w:rPr>
        <w:t>Time:</w:t>
      </w:r>
      <w:bookmarkEnd w:id="200"/>
      <w:r w:rsidR="00E43380">
        <w:t xml:space="preserve"> One day</w:t>
      </w:r>
    </w:p>
    <w:p w14:paraId="0469F04D" w14:textId="77777777" w:rsidR="009251EA" w:rsidRPr="005D7538" w:rsidRDefault="009251EA" w:rsidP="009251EA">
      <w:pPr>
        <w:pStyle w:val="Heading2"/>
      </w:pPr>
      <w:bookmarkStart w:id="201" w:name="_Toc64357247"/>
      <w:r w:rsidRPr="005D7538">
        <w:t>Methods</w:t>
      </w:r>
      <w:bookmarkEnd w:id="201"/>
    </w:p>
    <w:p w14:paraId="4EA6E029" w14:textId="2A94D2B3" w:rsidR="006908BD" w:rsidRDefault="006908BD" w:rsidP="009251EA">
      <w:pPr>
        <w:pStyle w:val="Bulletlistnormal"/>
      </w:pPr>
      <w:r>
        <w:t xml:space="preserve">Group exercise doing the SS_EMU Desk Review </w:t>
      </w:r>
    </w:p>
    <w:p w14:paraId="497FE4A3" w14:textId="40FBA264" w:rsidR="009251EA" w:rsidRDefault="006908BD">
      <w:pPr>
        <w:pStyle w:val="Bulletlistnormal"/>
      </w:pPr>
      <w:r>
        <w:t>Health Facility v</w:t>
      </w:r>
      <w:r w:rsidR="009251EA">
        <w:t>isit</w:t>
      </w:r>
      <w:r w:rsidR="009569E2">
        <w:t xml:space="preserve"> and group exercise implementing the RDQA tool</w:t>
      </w:r>
    </w:p>
    <w:p w14:paraId="4A732DA3" w14:textId="30890EEA" w:rsidR="009251EA" w:rsidRDefault="009251EA" w:rsidP="009251EA">
      <w:pPr>
        <w:pStyle w:val="Bulletlistnormal"/>
      </w:pPr>
      <w:r>
        <w:t>Plenary: Group presentations and discussions</w:t>
      </w:r>
    </w:p>
    <w:p w14:paraId="150DE4C0" w14:textId="0EEB6073" w:rsidR="006908BD" w:rsidRDefault="006908BD" w:rsidP="009251EA">
      <w:pPr>
        <w:pStyle w:val="Bulletlistnormal"/>
      </w:pPr>
      <w:r>
        <w:t>Question and Answer</w:t>
      </w:r>
    </w:p>
    <w:p w14:paraId="3FAA99AF" w14:textId="77777777" w:rsidR="009251EA" w:rsidRPr="005D7538" w:rsidRDefault="009251EA" w:rsidP="009251EA">
      <w:pPr>
        <w:pStyle w:val="Heading2"/>
      </w:pPr>
      <w:bookmarkStart w:id="202" w:name="_Toc64357248"/>
      <w:r w:rsidRPr="005D7538">
        <w:t>Materials</w:t>
      </w:r>
      <w:bookmarkEnd w:id="202"/>
    </w:p>
    <w:p w14:paraId="1F376D98" w14:textId="379A2693" w:rsidR="009251EA" w:rsidRDefault="009251EA" w:rsidP="009251EA">
      <w:pPr>
        <w:pStyle w:val="Bulletlistnormal"/>
      </w:pPr>
      <w:r>
        <w:t>Transportation to health facilities</w:t>
      </w:r>
    </w:p>
    <w:p w14:paraId="0ED6B5C1" w14:textId="1D7B534D" w:rsidR="009251EA" w:rsidRDefault="009251EA" w:rsidP="009251EA">
      <w:pPr>
        <w:pStyle w:val="Bulletlistnormal"/>
      </w:pPr>
      <w:r>
        <w:t>Flipcharts</w:t>
      </w:r>
    </w:p>
    <w:p w14:paraId="5CC0AAA3" w14:textId="77777777" w:rsidR="009251EA" w:rsidRDefault="009251EA" w:rsidP="009251EA">
      <w:pPr>
        <w:pStyle w:val="Bulletlistnormal"/>
      </w:pPr>
      <w:r>
        <w:t>Markers</w:t>
      </w:r>
    </w:p>
    <w:p w14:paraId="4E15CA6C" w14:textId="77777777" w:rsidR="009251EA" w:rsidRDefault="009251EA" w:rsidP="0092617B">
      <w:pPr>
        <w:rPr>
          <w:rFonts w:ascii="Futura LT Pro" w:eastAsia="Futura LT Pro" w:hAnsi="Futura LT Pro" w:cs="Futura LT Pro"/>
        </w:rPr>
      </w:pPr>
    </w:p>
    <w:p w14:paraId="6251857E" w14:textId="77777777" w:rsidR="009251EA" w:rsidRDefault="009251EA" w:rsidP="0092617B">
      <w:pPr>
        <w:rPr>
          <w:rFonts w:ascii="Futura LT Pro" w:eastAsia="Futura LT Pro" w:hAnsi="Futura LT Pro" w:cs="Futura LT Pro"/>
        </w:rPr>
      </w:pPr>
    </w:p>
    <w:p w14:paraId="447115B2" w14:textId="2F6AF07D" w:rsidR="003C7ECE" w:rsidRDefault="003C7ECE" w:rsidP="0092617B">
      <w:pPr>
        <w:rPr>
          <w:rFonts w:ascii="Futura LT Pro" w:eastAsia="Futura LT Pro" w:hAnsi="Futura LT Pro" w:cs="Futura LT Pro"/>
        </w:rPr>
      </w:pPr>
      <w:r>
        <w:rPr>
          <w:rFonts w:ascii="Futura LT Pro" w:eastAsia="Futura LT Pro" w:hAnsi="Futura LT Pro" w:cs="Futura LT Pro"/>
        </w:rPr>
        <w:br w:type="page"/>
      </w:r>
    </w:p>
    <w:p w14:paraId="415A24BB" w14:textId="40DEB4FA" w:rsidR="006918BA" w:rsidRPr="00517E09" w:rsidRDefault="006179C2">
      <w:pPr>
        <w:spacing w:after="0" w:line="259" w:lineRule="auto"/>
        <w:ind w:left="-1392" w:right="10941" w:firstLine="0"/>
        <w:rPr>
          <w:rFonts w:ascii="Century Gothic" w:hAnsi="Century Gothic"/>
        </w:rPr>
      </w:pPr>
      <w:r>
        <w:rPr>
          <w:rFonts w:ascii="Calibri" w:eastAsia="Calibri" w:hAnsi="Calibri" w:cs="Calibri"/>
          <w:noProof/>
          <w:color w:val="A7BF39"/>
        </w:rPr>
        <w:lastRenderedPageBreak/>
        <mc:AlternateContent>
          <mc:Choice Requires="wpg">
            <w:drawing>
              <wp:anchor distT="0" distB="0" distL="114300" distR="114300" simplePos="0" relativeHeight="251726848" behindDoc="1" locked="0" layoutInCell="1" allowOverlap="1" wp14:anchorId="4A090F24" wp14:editId="1FBE31A4">
                <wp:simplePos x="0" y="0"/>
                <wp:positionH relativeFrom="margin">
                  <wp:posOffset>3344876</wp:posOffset>
                </wp:positionH>
                <wp:positionV relativeFrom="margin">
                  <wp:posOffset>8350885</wp:posOffset>
                </wp:positionV>
                <wp:extent cx="2147570" cy="594995"/>
                <wp:effectExtent l="0" t="0" r="5080" b="0"/>
                <wp:wrapSquare wrapText="bothSides"/>
                <wp:docPr id="13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47570" cy="594995"/>
                          <a:chOff x="0" y="0"/>
                          <a:chExt cx="2454910" cy="680085"/>
                        </a:xfrm>
                      </wpg:grpSpPr>
                      <pic:pic xmlns:pic="http://schemas.openxmlformats.org/drawingml/2006/picture">
                        <pic:nvPicPr>
                          <pic:cNvPr id="20" name="image1.jpe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8835" cy="68008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1" name="image2.jpeg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17600" y="95250"/>
                            <a:ext cx="1337310" cy="50165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D7B5BDB" id="Group 13" o:spid="_x0000_s1026" style="position:absolute;margin-left:263.4pt;margin-top:657.55pt;width:169.1pt;height:46.85pt;z-index:-251589632;mso-position-horizontal-relative:margin;mso-position-vertical-relative:margin;mso-width-relative:margin;mso-height-relative:margin" coordsize="24549,680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">
                <v:shape id="image1.jpeg" o:spid="_x0000_s1027" type="#_x0000_t75" style="position:absolute;width:8388;height:68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">
                  <v:imagedata r:id="rId13" o:title=""/>
                </v:shape>
                <v:shape id="image2.jpeg" o:spid="_x0000_s1028" type="#_x0000_t75" style="position:absolute;left:11176;top:952;width:13373;height:50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">
                  <v:imagedata r:id="rId14" o:title=""/>
                </v:shape>
                <w10:wrap type="square" anchorx="margin" anchory="margin"/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39136" behindDoc="0" locked="0" layoutInCell="1" allowOverlap="1" wp14:anchorId="04324B84" wp14:editId="323B34CA">
            <wp:simplePos x="0" y="0"/>
            <wp:positionH relativeFrom="margin">
              <wp:posOffset>5751526</wp:posOffset>
            </wp:positionH>
            <wp:positionV relativeFrom="paragraph">
              <wp:posOffset>8427085</wp:posOffset>
            </wp:positionV>
            <wp:extent cx="707520" cy="396572"/>
            <wp:effectExtent l="0" t="0" r="0" b="3810"/>
            <wp:wrapNone/>
            <wp:docPr id="4" name="Picture 14" descr="A picture containing text, clipart, vector graphics, sign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DA04E40B-7111-46C2-88B2-0BDCC71F42F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4" descr="A picture containing text, clipart, vector graphics, sign&#10;&#10;Description automatically generated">
                      <a:extLst>
                        <a:ext uri="{FF2B5EF4-FFF2-40B4-BE49-F238E27FC236}">
                          <a16:creationId xmlns:a16="http://schemas.microsoft.com/office/drawing/2014/main" id="{DA04E40B-7111-46C2-88B2-0BDCC71F42F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7520" cy="3965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21386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6EDF9B09" wp14:editId="3CBE1CBE">
                <wp:simplePos x="0" y="0"/>
                <wp:positionH relativeFrom="column">
                  <wp:posOffset>-303628</wp:posOffset>
                </wp:positionH>
                <wp:positionV relativeFrom="paragraph">
                  <wp:posOffset>8470851</wp:posOffset>
                </wp:positionV>
                <wp:extent cx="3141785" cy="445477"/>
                <wp:effectExtent l="0" t="0" r="1905" b="0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1785" cy="445477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99AE9C6" id="Rectangle 1" o:spid="_x0000_s1026" style="position:absolute;margin-left:-23.9pt;margin-top:667pt;width:247.4pt;height:35.1pt;z-index:251736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" fillcolor="white [3212]" stroked="f" strokeweight="1pt"/>
            </w:pict>
          </mc:Fallback>
        </mc:AlternateContent>
      </w:r>
      <w:r w:rsidR="00906533" w:rsidRPr="00915795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325C957B" wp14:editId="300312DC">
                <wp:simplePos x="0" y="0"/>
                <wp:positionH relativeFrom="page">
                  <wp:posOffset>5075506</wp:posOffset>
                </wp:positionH>
                <wp:positionV relativeFrom="paragraph">
                  <wp:posOffset>5668987</wp:posOffset>
                </wp:positionV>
                <wp:extent cx="2394585" cy="1611630"/>
                <wp:effectExtent l="0" t="0" r="0" b="7620"/>
                <wp:wrapSquare wrapText="bothSides"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94585" cy="16116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57930C5D" w14:textId="589FF6B3" w:rsidR="00821386" w:rsidRDefault="00821386" w:rsidP="00906533">
                            <w:pPr>
                              <w:spacing w:before="1" w:line="240" w:lineRule="auto"/>
                              <w:ind w:left="90" w:hanging="11"/>
                              <w:rPr>
                                <w:rFonts w:ascii="Arial"/>
                                <w:color w:val="231F20"/>
                                <w:sz w:val="16"/>
                                <w:szCs w:val="16"/>
                              </w:rPr>
                            </w:pPr>
                            <w:r w:rsidRPr="00FA482A">
                              <w:rPr>
                                <w:rFonts w:ascii="Arial"/>
                                <w:color w:val="231F20"/>
                                <w:spacing w:val="-3"/>
                                <w:sz w:val="16"/>
                                <w:szCs w:val="16"/>
                              </w:rPr>
                              <w:t xml:space="preserve">This publication </w:t>
                            </w:r>
                            <w:r w:rsidRPr="00FA482A">
                              <w:rPr>
                                <w:rFonts w:ascii="Arial"/>
                                <w:color w:val="231F20"/>
                                <w:sz w:val="16"/>
                                <w:szCs w:val="16"/>
                              </w:rPr>
                              <w:t xml:space="preserve">was </w:t>
                            </w:r>
                            <w:r w:rsidRPr="00FA482A">
                              <w:rPr>
                                <w:rFonts w:ascii="Arial"/>
                                <w:color w:val="231F20"/>
                                <w:spacing w:val="-3"/>
                                <w:sz w:val="16"/>
                                <w:szCs w:val="16"/>
                              </w:rPr>
                              <w:t xml:space="preserve">produced with </w:t>
                            </w:r>
                            <w:r w:rsidRPr="00FA482A">
                              <w:rPr>
                                <w:rFonts w:ascii="Arial"/>
                                <w:color w:val="231F20"/>
                                <w:sz w:val="16"/>
                                <w:szCs w:val="16"/>
                              </w:rPr>
                              <w:t xml:space="preserve">the </w:t>
                            </w:r>
                            <w:r w:rsidRPr="00FA482A">
                              <w:rPr>
                                <w:rFonts w:ascii="Arial"/>
                                <w:color w:val="231F20"/>
                                <w:spacing w:val="-3"/>
                                <w:sz w:val="16"/>
                                <w:szCs w:val="16"/>
                              </w:rPr>
                              <w:t xml:space="preserve">support </w:t>
                            </w:r>
                            <w:r w:rsidRPr="00FA482A">
                              <w:rPr>
                                <w:rFonts w:ascii="Arial"/>
                                <w:color w:val="231F20"/>
                                <w:sz w:val="16"/>
                                <w:szCs w:val="16"/>
                              </w:rPr>
                              <w:t xml:space="preserve">of the </w:t>
                            </w:r>
                            <w:r w:rsidRPr="00FA482A">
                              <w:rPr>
                                <w:rFonts w:ascii="Arial"/>
                                <w:color w:val="231F20"/>
                                <w:spacing w:val="-3"/>
                                <w:sz w:val="16"/>
                                <w:szCs w:val="16"/>
                              </w:rPr>
                              <w:t xml:space="preserve">United States Agency </w:t>
                            </w:r>
                            <w:r w:rsidRPr="00FA482A">
                              <w:rPr>
                                <w:rFonts w:ascii="Arial"/>
                                <w:color w:val="231F20"/>
                                <w:sz w:val="16"/>
                                <w:szCs w:val="16"/>
                              </w:rPr>
                              <w:t xml:space="preserve">for </w:t>
                            </w:r>
                            <w:r w:rsidRPr="00FA482A">
                              <w:rPr>
                                <w:rFonts w:ascii="Arial"/>
                                <w:color w:val="231F20"/>
                                <w:spacing w:val="-3"/>
                                <w:sz w:val="16"/>
                                <w:szCs w:val="16"/>
                              </w:rPr>
                              <w:t xml:space="preserve">International Development (USAID) under </w:t>
                            </w:r>
                            <w:r w:rsidRPr="00FA482A">
                              <w:rPr>
                                <w:rFonts w:ascii="Arial"/>
                                <w:color w:val="231F20"/>
                                <w:sz w:val="16"/>
                                <w:szCs w:val="16"/>
                              </w:rPr>
                              <w:t xml:space="preserve">the </w:t>
                            </w:r>
                            <w:r w:rsidRPr="00FA482A">
                              <w:rPr>
                                <w:rFonts w:ascii="Arial"/>
                                <w:color w:val="231F20"/>
                                <w:spacing w:val="-3"/>
                                <w:sz w:val="16"/>
                                <w:szCs w:val="16"/>
                              </w:rPr>
                              <w:t xml:space="preserve">terms </w:t>
                            </w:r>
                            <w:r w:rsidRPr="00FA482A">
                              <w:rPr>
                                <w:rFonts w:ascii="Arial"/>
                                <w:color w:val="231F20"/>
                                <w:sz w:val="16"/>
                                <w:szCs w:val="16"/>
                              </w:rPr>
                              <w:t xml:space="preserve">of </w:t>
                            </w:r>
                            <w:r w:rsidRPr="00FA482A">
                              <w:rPr>
                                <w:rFonts w:ascii="Arial"/>
                                <w:color w:val="231F20"/>
                                <w:spacing w:val="-3"/>
                                <w:sz w:val="16"/>
                                <w:szCs w:val="16"/>
                              </w:rPr>
                              <w:t xml:space="preserve">the Data </w:t>
                            </w:r>
                            <w:r w:rsidRPr="00FA482A">
                              <w:rPr>
                                <w:rFonts w:ascii="Arial"/>
                                <w:color w:val="231F20"/>
                                <w:sz w:val="16"/>
                                <w:szCs w:val="16"/>
                              </w:rPr>
                              <w:t xml:space="preserve">for </w:t>
                            </w:r>
                            <w:r w:rsidRPr="00FA482A">
                              <w:rPr>
                                <w:rFonts w:ascii="Arial"/>
                                <w:color w:val="231F20"/>
                                <w:spacing w:val="-3"/>
                                <w:sz w:val="16"/>
                                <w:szCs w:val="16"/>
                              </w:rPr>
                              <w:t xml:space="preserve">Impact (D4I) associate award 7200AA18LA00008, which </w:t>
                            </w:r>
                            <w:r w:rsidRPr="00FA482A">
                              <w:rPr>
                                <w:rFonts w:ascii="Arial"/>
                                <w:color w:val="231F20"/>
                                <w:sz w:val="16"/>
                                <w:szCs w:val="16"/>
                              </w:rPr>
                              <w:t xml:space="preserve">is </w:t>
                            </w:r>
                            <w:r w:rsidRPr="00FA482A">
                              <w:rPr>
                                <w:rFonts w:ascii="Arial"/>
                                <w:color w:val="231F20"/>
                                <w:spacing w:val="-3"/>
                                <w:sz w:val="16"/>
                                <w:szCs w:val="16"/>
                              </w:rPr>
                              <w:t xml:space="preserve">implemented </w:t>
                            </w:r>
                            <w:r w:rsidRPr="00FA482A">
                              <w:rPr>
                                <w:rFonts w:ascii="Arial"/>
                                <w:color w:val="231F20"/>
                                <w:sz w:val="16"/>
                                <w:szCs w:val="16"/>
                              </w:rPr>
                              <w:t xml:space="preserve">by the </w:t>
                            </w:r>
                            <w:r w:rsidRPr="00FA482A">
                              <w:rPr>
                                <w:rFonts w:ascii="Arial"/>
                                <w:color w:val="231F20"/>
                                <w:spacing w:val="-3"/>
                                <w:sz w:val="16"/>
                                <w:szCs w:val="16"/>
                              </w:rPr>
                              <w:t xml:space="preserve">Carolina Population Center </w:t>
                            </w:r>
                            <w:r w:rsidRPr="00FA482A">
                              <w:rPr>
                                <w:rFonts w:ascii="Arial"/>
                                <w:color w:val="231F20"/>
                                <w:sz w:val="16"/>
                                <w:szCs w:val="16"/>
                              </w:rPr>
                              <w:t xml:space="preserve">at the </w:t>
                            </w:r>
                            <w:r w:rsidRPr="00FA482A">
                              <w:rPr>
                                <w:rFonts w:ascii="Arial"/>
                                <w:color w:val="231F20"/>
                                <w:spacing w:val="-3"/>
                                <w:sz w:val="16"/>
                                <w:szCs w:val="16"/>
                              </w:rPr>
                              <w:t xml:space="preserve">University of North Carolina </w:t>
                            </w:r>
                            <w:r w:rsidRPr="00FA482A">
                              <w:rPr>
                                <w:rFonts w:ascii="Arial"/>
                                <w:color w:val="231F20"/>
                                <w:sz w:val="16"/>
                                <w:szCs w:val="16"/>
                              </w:rPr>
                              <w:t xml:space="preserve">at </w:t>
                            </w:r>
                            <w:r w:rsidRPr="00FA482A">
                              <w:rPr>
                                <w:rFonts w:ascii="Arial"/>
                                <w:color w:val="231F20"/>
                                <w:spacing w:val="-3"/>
                                <w:sz w:val="16"/>
                                <w:szCs w:val="16"/>
                              </w:rPr>
                              <w:t xml:space="preserve">Chapel Hill, </w:t>
                            </w:r>
                            <w:r w:rsidRPr="00FA482A">
                              <w:rPr>
                                <w:rFonts w:ascii="Arial"/>
                                <w:color w:val="231F20"/>
                                <w:sz w:val="16"/>
                                <w:szCs w:val="16"/>
                              </w:rPr>
                              <w:t xml:space="preserve">in </w:t>
                            </w:r>
                            <w:r w:rsidRPr="00FA482A">
                              <w:rPr>
                                <w:rFonts w:ascii="Arial"/>
                                <w:color w:val="231F20"/>
                                <w:spacing w:val="-3"/>
                                <w:sz w:val="16"/>
                                <w:szCs w:val="16"/>
                              </w:rPr>
                              <w:t xml:space="preserve">partnership with Palladium International, LLC; </w:t>
                            </w:r>
                            <w:r w:rsidRPr="00FA482A">
                              <w:rPr>
                                <w:rFonts w:ascii="Arial"/>
                                <w:color w:val="231F20"/>
                                <w:sz w:val="16"/>
                                <w:szCs w:val="16"/>
                              </w:rPr>
                              <w:t xml:space="preserve">ICF </w:t>
                            </w:r>
                            <w:r w:rsidRPr="00FA482A">
                              <w:rPr>
                                <w:rFonts w:ascii="Arial"/>
                                <w:color w:val="231F20"/>
                                <w:spacing w:val="-3"/>
                                <w:sz w:val="16"/>
                                <w:szCs w:val="16"/>
                              </w:rPr>
                              <w:t>Macro, Inc.; John</w:t>
                            </w:r>
                            <w:r w:rsidRPr="00FA482A">
                              <w:rPr>
                                <w:rFonts w:ascii="Arial"/>
                                <w:color w:val="231F20"/>
                                <w:spacing w:val="-4"/>
                                <w:sz w:val="16"/>
                                <w:szCs w:val="16"/>
                              </w:rPr>
                              <w:t xml:space="preserve"> Snow, </w:t>
                            </w:r>
                            <w:r w:rsidRPr="00FA482A">
                              <w:rPr>
                                <w:rFonts w:ascii="Arial"/>
                                <w:color w:val="231F20"/>
                                <w:spacing w:val="-3"/>
                                <w:sz w:val="16"/>
                                <w:szCs w:val="16"/>
                              </w:rPr>
                              <w:t xml:space="preserve">Inc.; </w:t>
                            </w:r>
                            <w:r w:rsidRPr="00FA482A">
                              <w:rPr>
                                <w:rFonts w:ascii="Arial"/>
                                <w:color w:val="231F20"/>
                                <w:sz w:val="16"/>
                                <w:szCs w:val="16"/>
                              </w:rPr>
                              <w:t xml:space="preserve">and </w:t>
                            </w:r>
                            <w:r w:rsidRPr="00FA482A">
                              <w:rPr>
                                <w:rFonts w:ascii="Arial"/>
                                <w:color w:val="231F20"/>
                                <w:spacing w:val="-4"/>
                                <w:sz w:val="16"/>
                                <w:szCs w:val="16"/>
                              </w:rPr>
                              <w:t>Tulane University.</w:t>
                            </w:r>
                            <w:r>
                              <w:rPr>
                                <w:rFonts w:ascii="Arial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FA482A">
                              <w:rPr>
                                <w:rFonts w:ascii="Arial"/>
                                <w:color w:val="231F20"/>
                                <w:sz w:val="16"/>
                                <w:szCs w:val="16"/>
                              </w:rPr>
                              <w:t>The views expressed in this publication do not necessarily reflect the views of USAID or the United States government.</w:t>
                            </w:r>
                            <w:r>
                              <w:rPr>
                                <w:rFonts w:ascii="Arial"/>
                                <w:color w:val="231F20"/>
                                <w:sz w:val="16"/>
                                <w:szCs w:val="16"/>
                              </w:rPr>
                              <w:t xml:space="preserve"> MS-20-198 D4I</w:t>
                            </w:r>
                          </w:p>
                          <w:p w14:paraId="7BA773F1" w14:textId="2594EE91" w:rsidR="00821386" w:rsidRPr="00FA482A" w:rsidRDefault="00821386" w:rsidP="00821386">
                            <w:pPr>
                              <w:spacing w:before="1" w:line="240" w:lineRule="auto"/>
                              <w:ind w:left="90" w:hanging="11"/>
                              <w:rPr>
                                <w:rFonts w:ascii="Arial"/>
                                <w:color w:val="231F2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211D1E"/>
                                <w:sz w:val="16"/>
                                <w:szCs w:val="16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5C957B" id="Text Box 23" o:spid="_x0000_s1034" type="#_x0000_t202" style="position:absolute;left:0;text-align:left;margin-left:399.65pt;margin-top:446.4pt;width:188.55pt;height:126.9pt;z-index:25172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" filled="f" stroked="f" strokeweight=".5pt">
                <v:textbox>
                  <w:txbxContent>
                    <w:p w14:paraId="57930C5D" w14:textId="589FF6B3" w:rsidR="00821386" w:rsidRDefault="00821386" w:rsidP="00906533">
                      <w:pPr>
                        <w:spacing w:before="1" w:line="240" w:lineRule="auto"/>
                        <w:ind w:left="90" w:hanging="11"/>
                        <w:rPr>
                          <w:rFonts w:ascii="Arial"/>
                          <w:color w:val="231F20"/>
                          <w:sz w:val="16"/>
                          <w:szCs w:val="16"/>
                        </w:rPr>
                      </w:pPr>
                      <w:r w:rsidRPr="00FA482A">
                        <w:rPr>
                          <w:rFonts w:ascii="Arial"/>
                          <w:color w:val="231F20"/>
                          <w:spacing w:val="-3"/>
                          <w:sz w:val="16"/>
                          <w:szCs w:val="16"/>
                        </w:rPr>
                        <w:t xml:space="preserve">This publication </w:t>
                      </w:r>
                      <w:r w:rsidRPr="00FA482A">
                        <w:rPr>
                          <w:rFonts w:ascii="Arial"/>
                          <w:color w:val="231F20"/>
                          <w:sz w:val="16"/>
                          <w:szCs w:val="16"/>
                        </w:rPr>
                        <w:t xml:space="preserve">was </w:t>
                      </w:r>
                      <w:r w:rsidRPr="00FA482A">
                        <w:rPr>
                          <w:rFonts w:ascii="Arial"/>
                          <w:color w:val="231F20"/>
                          <w:spacing w:val="-3"/>
                          <w:sz w:val="16"/>
                          <w:szCs w:val="16"/>
                        </w:rPr>
                        <w:t xml:space="preserve">produced with </w:t>
                      </w:r>
                      <w:r w:rsidRPr="00FA482A">
                        <w:rPr>
                          <w:rFonts w:ascii="Arial"/>
                          <w:color w:val="231F20"/>
                          <w:sz w:val="16"/>
                          <w:szCs w:val="16"/>
                        </w:rPr>
                        <w:t xml:space="preserve">the </w:t>
                      </w:r>
                      <w:r w:rsidRPr="00FA482A">
                        <w:rPr>
                          <w:rFonts w:ascii="Arial"/>
                          <w:color w:val="231F20"/>
                          <w:spacing w:val="-3"/>
                          <w:sz w:val="16"/>
                          <w:szCs w:val="16"/>
                        </w:rPr>
                        <w:t xml:space="preserve">support </w:t>
                      </w:r>
                      <w:r w:rsidRPr="00FA482A">
                        <w:rPr>
                          <w:rFonts w:ascii="Arial"/>
                          <w:color w:val="231F20"/>
                          <w:sz w:val="16"/>
                          <w:szCs w:val="16"/>
                        </w:rPr>
                        <w:t xml:space="preserve">of the </w:t>
                      </w:r>
                      <w:r w:rsidRPr="00FA482A">
                        <w:rPr>
                          <w:rFonts w:ascii="Arial"/>
                          <w:color w:val="231F20"/>
                          <w:spacing w:val="-3"/>
                          <w:sz w:val="16"/>
                          <w:szCs w:val="16"/>
                        </w:rPr>
                        <w:t xml:space="preserve">United States Agency </w:t>
                      </w:r>
                      <w:r w:rsidRPr="00FA482A">
                        <w:rPr>
                          <w:rFonts w:ascii="Arial"/>
                          <w:color w:val="231F20"/>
                          <w:sz w:val="16"/>
                          <w:szCs w:val="16"/>
                        </w:rPr>
                        <w:t xml:space="preserve">for </w:t>
                      </w:r>
                      <w:r w:rsidRPr="00FA482A">
                        <w:rPr>
                          <w:rFonts w:ascii="Arial"/>
                          <w:color w:val="231F20"/>
                          <w:spacing w:val="-3"/>
                          <w:sz w:val="16"/>
                          <w:szCs w:val="16"/>
                        </w:rPr>
                        <w:t xml:space="preserve">International Development (USAID) under </w:t>
                      </w:r>
                      <w:r w:rsidRPr="00FA482A">
                        <w:rPr>
                          <w:rFonts w:ascii="Arial"/>
                          <w:color w:val="231F20"/>
                          <w:sz w:val="16"/>
                          <w:szCs w:val="16"/>
                        </w:rPr>
                        <w:t xml:space="preserve">the </w:t>
                      </w:r>
                      <w:r w:rsidRPr="00FA482A">
                        <w:rPr>
                          <w:rFonts w:ascii="Arial"/>
                          <w:color w:val="231F20"/>
                          <w:spacing w:val="-3"/>
                          <w:sz w:val="16"/>
                          <w:szCs w:val="16"/>
                        </w:rPr>
                        <w:t xml:space="preserve">terms </w:t>
                      </w:r>
                      <w:r w:rsidRPr="00FA482A">
                        <w:rPr>
                          <w:rFonts w:ascii="Arial"/>
                          <w:color w:val="231F20"/>
                          <w:sz w:val="16"/>
                          <w:szCs w:val="16"/>
                        </w:rPr>
                        <w:t xml:space="preserve">of </w:t>
                      </w:r>
                      <w:r w:rsidRPr="00FA482A">
                        <w:rPr>
                          <w:rFonts w:ascii="Arial"/>
                          <w:color w:val="231F20"/>
                          <w:spacing w:val="-3"/>
                          <w:sz w:val="16"/>
                          <w:szCs w:val="16"/>
                        </w:rPr>
                        <w:t xml:space="preserve">the Data </w:t>
                      </w:r>
                      <w:r w:rsidRPr="00FA482A">
                        <w:rPr>
                          <w:rFonts w:ascii="Arial"/>
                          <w:color w:val="231F20"/>
                          <w:sz w:val="16"/>
                          <w:szCs w:val="16"/>
                        </w:rPr>
                        <w:t xml:space="preserve">for </w:t>
                      </w:r>
                      <w:r w:rsidRPr="00FA482A">
                        <w:rPr>
                          <w:rFonts w:ascii="Arial"/>
                          <w:color w:val="231F20"/>
                          <w:spacing w:val="-3"/>
                          <w:sz w:val="16"/>
                          <w:szCs w:val="16"/>
                        </w:rPr>
                        <w:t xml:space="preserve">Impact (D4I) associate award 7200AA18LA00008, which </w:t>
                      </w:r>
                      <w:r w:rsidRPr="00FA482A">
                        <w:rPr>
                          <w:rFonts w:ascii="Arial"/>
                          <w:color w:val="231F20"/>
                          <w:sz w:val="16"/>
                          <w:szCs w:val="16"/>
                        </w:rPr>
                        <w:t xml:space="preserve">is </w:t>
                      </w:r>
                      <w:r w:rsidRPr="00FA482A">
                        <w:rPr>
                          <w:rFonts w:ascii="Arial"/>
                          <w:color w:val="231F20"/>
                          <w:spacing w:val="-3"/>
                          <w:sz w:val="16"/>
                          <w:szCs w:val="16"/>
                        </w:rPr>
                        <w:t xml:space="preserve">implemented </w:t>
                      </w:r>
                      <w:r w:rsidRPr="00FA482A">
                        <w:rPr>
                          <w:rFonts w:ascii="Arial"/>
                          <w:color w:val="231F20"/>
                          <w:sz w:val="16"/>
                          <w:szCs w:val="16"/>
                        </w:rPr>
                        <w:t xml:space="preserve">by the </w:t>
                      </w:r>
                      <w:r w:rsidRPr="00FA482A">
                        <w:rPr>
                          <w:rFonts w:ascii="Arial"/>
                          <w:color w:val="231F20"/>
                          <w:spacing w:val="-3"/>
                          <w:sz w:val="16"/>
                          <w:szCs w:val="16"/>
                        </w:rPr>
                        <w:t xml:space="preserve">Carolina Population Center </w:t>
                      </w:r>
                      <w:r w:rsidRPr="00FA482A">
                        <w:rPr>
                          <w:rFonts w:ascii="Arial"/>
                          <w:color w:val="231F20"/>
                          <w:sz w:val="16"/>
                          <w:szCs w:val="16"/>
                        </w:rPr>
                        <w:t xml:space="preserve">at the </w:t>
                      </w:r>
                      <w:r w:rsidRPr="00FA482A">
                        <w:rPr>
                          <w:rFonts w:ascii="Arial"/>
                          <w:color w:val="231F20"/>
                          <w:spacing w:val="-3"/>
                          <w:sz w:val="16"/>
                          <w:szCs w:val="16"/>
                        </w:rPr>
                        <w:t xml:space="preserve">University of North Carolina </w:t>
                      </w:r>
                      <w:r w:rsidRPr="00FA482A">
                        <w:rPr>
                          <w:rFonts w:ascii="Arial"/>
                          <w:color w:val="231F20"/>
                          <w:sz w:val="16"/>
                          <w:szCs w:val="16"/>
                        </w:rPr>
                        <w:t xml:space="preserve">at </w:t>
                      </w:r>
                      <w:r w:rsidRPr="00FA482A">
                        <w:rPr>
                          <w:rFonts w:ascii="Arial"/>
                          <w:color w:val="231F20"/>
                          <w:spacing w:val="-3"/>
                          <w:sz w:val="16"/>
                          <w:szCs w:val="16"/>
                        </w:rPr>
                        <w:t xml:space="preserve">Chapel Hill, </w:t>
                      </w:r>
                      <w:r w:rsidRPr="00FA482A">
                        <w:rPr>
                          <w:rFonts w:ascii="Arial"/>
                          <w:color w:val="231F20"/>
                          <w:sz w:val="16"/>
                          <w:szCs w:val="16"/>
                        </w:rPr>
                        <w:t xml:space="preserve">in </w:t>
                      </w:r>
                      <w:r w:rsidRPr="00FA482A">
                        <w:rPr>
                          <w:rFonts w:ascii="Arial"/>
                          <w:color w:val="231F20"/>
                          <w:spacing w:val="-3"/>
                          <w:sz w:val="16"/>
                          <w:szCs w:val="16"/>
                        </w:rPr>
                        <w:t xml:space="preserve">partnership with Palladium International, LLC; </w:t>
                      </w:r>
                      <w:r w:rsidRPr="00FA482A">
                        <w:rPr>
                          <w:rFonts w:ascii="Arial"/>
                          <w:color w:val="231F20"/>
                          <w:sz w:val="16"/>
                          <w:szCs w:val="16"/>
                        </w:rPr>
                        <w:t xml:space="preserve">ICF </w:t>
                      </w:r>
                      <w:r w:rsidRPr="00FA482A">
                        <w:rPr>
                          <w:rFonts w:ascii="Arial"/>
                          <w:color w:val="231F20"/>
                          <w:spacing w:val="-3"/>
                          <w:sz w:val="16"/>
                          <w:szCs w:val="16"/>
                        </w:rPr>
                        <w:t>Macro, Inc.; John</w:t>
                      </w:r>
                      <w:r w:rsidRPr="00FA482A">
                        <w:rPr>
                          <w:rFonts w:ascii="Arial"/>
                          <w:color w:val="231F20"/>
                          <w:spacing w:val="-4"/>
                          <w:sz w:val="16"/>
                          <w:szCs w:val="16"/>
                        </w:rPr>
                        <w:t xml:space="preserve"> Snow, </w:t>
                      </w:r>
                      <w:r w:rsidRPr="00FA482A">
                        <w:rPr>
                          <w:rFonts w:ascii="Arial"/>
                          <w:color w:val="231F20"/>
                          <w:spacing w:val="-3"/>
                          <w:sz w:val="16"/>
                          <w:szCs w:val="16"/>
                        </w:rPr>
                        <w:t xml:space="preserve">Inc.; </w:t>
                      </w:r>
                      <w:r w:rsidRPr="00FA482A">
                        <w:rPr>
                          <w:rFonts w:ascii="Arial"/>
                          <w:color w:val="231F20"/>
                          <w:sz w:val="16"/>
                          <w:szCs w:val="16"/>
                        </w:rPr>
                        <w:t xml:space="preserve">and </w:t>
                      </w:r>
                      <w:r w:rsidRPr="00FA482A">
                        <w:rPr>
                          <w:rFonts w:ascii="Arial"/>
                          <w:color w:val="231F20"/>
                          <w:spacing w:val="-4"/>
                          <w:sz w:val="16"/>
                          <w:szCs w:val="16"/>
                        </w:rPr>
                        <w:t>Tulane University.</w:t>
                      </w:r>
                      <w:r>
                        <w:rPr>
                          <w:rFonts w:ascii="Arial"/>
                          <w:sz w:val="16"/>
                          <w:szCs w:val="16"/>
                        </w:rPr>
                        <w:t xml:space="preserve"> </w:t>
                      </w:r>
                      <w:r w:rsidRPr="00FA482A">
                        <w:rPr>
                          <w:rFonts w:ascii="Arial"/>
                          <w:color w:val="231F20"/>
                          <w:sz w:val="16"/>
                          <w:szCs w:val="16"/>
                        </w:rPr>
                        <w:t>The views expressed in this publication do not necessarily reflect the views of USAID or the United States government.</w:t>
                      </w:r>
                      <w:r>
                        <w:rPr>
                          <w:rFonts w:ascii="Arial"/>
                          <w:color w:val="231F20"/>
                          <w:sz w:val="16"/>
                          <w:szCs w:val="16"/>
                        </w:rPr>
                        <w:t xml:space="preserve"> MS-20-198 D4I</w:t>
                      </w:r>
                    </w:p>
                    <w:p w14:paraId="7BA773F1" w14:textId="2594EE91" w:rsidR="00821386" w:rsidRPr="00FA482A" w:rsidRDefault="00821386" w:rsidP="00821386">
                      <w:pPr>
                        <w:spacing w:before="1" w:line="240" w:lineRule="auto"/>
                        <w:ind w:left="90" w:hanging="11"/>
                        <w:rPr>
                          <w:rFonts w:ascii="Arial"/>
                          <w:color w:val="231F20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211D1E"/>
                          <w:sz w:val="16"/>
                          <w:szCs w:val="16"/>
                        </w:rPr>
                        <w:br/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915795">
        <w:rPr>
          <w:rFonts w:ascii="Century Gothic" w:hAnsi="Century Gothic"/>
          <w:noProof/>
        </w:rPr>
        <mc:AlternateContent>
          <mc:Choice Requires="wpg">
            <w:drawing>
              <wp:anchor distT="0" distB="0" distL="114300" distR="114300" simplePos="0" relativeHeight="251735040" behindDoc="0" locked="0" layoutInCell="1" allowOverlap="1" wp14:anchorId="2A7584A1" wp14:editId="796DD765">
                <wp:simplePos x="0" y="0"/>
                <wp:positionH relativeFrom="column">
                  <wp:posOffset>-499291</wp:posOffset>
                </wp:positionH>
                <wp:positionV relativeFrom="paragraph">
                  <wp:posOffset>2873919</wp:posOffset>
                </wp:positionV>
                <wp:extent cx="4492172" cy="4492172"/>
                <wp:effectExtent l="0" t="0" r="22860" b="22860"/>
                <wp:wrapNone/>
                <wp:docPr id="21987" name="Group 2198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92172" cy="4492172"/>
                          <a:chOff x="0" y="0"/>
                          <a:chExt cx="4492172" cy="4492172"/>
                        </a:xfrm>
                      </wpg:grpSpPr>
                      <wps:wsp>
                        <wps:cNvPr id="21986" name="Rectangle 21986"/>
                        <wps:cNvSpPr/>
                        <wps:spPr>
                          <a:xfrm>
                            <a:off x="0" y="0"/>
                            <a:ext cx="4492172" cy="4492172"/>
                          </a:xfrm>
                          <a:prstGeom prst="rect">
                            <a:avLst/>
                          </a:prstGeom>
                          <a:solidFill>
                            <a:srgbClr val="264E59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985" name="Oval 21985"/>
                        <wps:cNvSpPr/>
                        <wps:spPr>
                          <a:xfrm>
                            <a:off x="14514" y="0"/>
                            <a:ext cx="4477657" cy="4477657"/>
                          </a:xfrm>
                          <a:prstGeom prst="ellipse">
                            <a:avLst/>
                          </a:prstGeom>
                          <a:solidFill>
                            <a:srgbClr val="F2A13E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0DC886F" id="Group 21987" o:spid="_x0000_s1026" style="position:absolute;margin-left:-39.3pt;margin-top:226.3pt;width:353.7pt;height:353.7pt;z-index:251735040" coordsize="44921,449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">
                <v:rect id="Rectangle 21986" o:spid="_x0000_s1027" style="position:absolute;width:44921;height:449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" fillcolor="#264e59" strokecolor="#1f4d78 [1604]" strokeweight="1pt"/>
                <v:oval id="Oval 21985" o:spid="_x0000_s1028" style="position:absolute;left:145;width:44776;height:447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" fillcolor="#f2a13e" stroked="f" strokeweight="1pt">
                  <v:stroke joinstyle="miter"/>
                </v:oval>
              </v:group>
            </w:pict>
          </mc:Fallback>
        </mc:AlternateContent>
      </w:r>
      <w:r w:rsidR="00915795" w:rsidRPr="00915795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05ED45C4" wp14:editId="7A9A1E48">
                <wp:simplePos x="0" y="0"/>
                <wp:positionH relativeFrom="page">
                  <wp:posOffset>3192508</wp:posOffset>
                </wp:positionH>
                <wp:positionV relativeFrom="paragraph">
                  <wp:posOffset>957217</wp:posOffset>
                </wp:positionV>
                <wp:extent cx="2997835" cy="1697990"/>
                <wp:effectExtent l="0" t="0" r="0" b="0"/>
                <wp:wrapSquare wrapText="bothSides"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97835" cy="16979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42549CA2" w14:textId="77777777" w:rsidR="00821386" w:rsidRPr="00FA482A" w:rsidRDefault="00821386" w:rsidP="00915795">
                            <w:pPr>
                              <w:spacing w:line="300" w:lineRule="exact"/>
                              <w:rPr>
                                <w:rFonts w:ascii="Arial" w:hAnsi="Arial" w:cs="Arial"/>
                                <w:noProof/>
                                <w:color w:val="939597"/>
                                <w:szCs w:val="20"/>
                              </w:rPr>
                            </w:pPr>
                            <w:r w:rsidRPr="00FA482A">
                              <w:rPr>
                                <w:rFonts w:ascii="Arial" w:hAnsi="Arial" w:cs="Arial"/>
                                <w:b/>
                                <w:szCs w:val="20"/>
                              </w:rPr>
                              <w:t>Data for Impact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t xml:space="preserve"> 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  <w:t>University of North Carolina at Chapel Hill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  <w:t>123 West Franklin Street, Suite 330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  <w:t>Chapel Hill, NC 27516 USA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</w:r>
                            <w:r w:rsidRPr="00FA482A">
                              <w:rPr>
                                <w:rFonts w:ascii="Arial" w:hAnsi="Arial" w:cs="Arial"/>
                                <w:shd w:val="clear" w:color="auto" w:fill="FFFFFF"/>
                              </w:rPr>
                              <w:t>Phone: 919-445-9350 | Fax: 919-445-9353</w:t>
                            </w:r>
                            <w:r w:rsidRPr="00FA482A">
                              <w:rPr>
                                <w:rFonts w:ascii="Arial" w:hAnsi="Arial" w:cs="Arial"/>
                              </w:rPr>
                              <w:br/>
                            </w:r>
                            <w:r>
                              <w:br/>
                            </w:r>
                            <w:hyperlink r:id="rId58" w:history="1">
                              <w:r w:rsidRPr="00653E31">
                                <w:rPr>
                                  <w:rStyle w:val="Hyperlink"/>
                                  <w:rFonts w:ascii="Arial" w:hAnsi="Arial" w:cs="Arial"/>
                                  <w:shd w:val="clear" w:color="auto" w:fill="FFFFFF"/>
                                </w:rPr>
                                <w:t>D4I@unc.edu</w:t>
                              </w:r>
                            </w:hyperlink>
                            <w:r w:rsidRPr="00915795">
                              <w:rPr>
                                <w:rFonts w:ascii="Arial" w:hAnsi="Arial" w:cs="Arial"/>
                              </w:rPr>
                              <w:br/>
                            </w:r>
                            <w:hyperlink r:id="rId59" w:tgtFrame="_blank" w:history="1">
                              <w:r w:rsidRPr="00915795">
                                <w:rPr>
                                  <w:rStyle w:val="CommentReference"/>
                                  <w:rFonts w:ascii="Arial" w:hAnsi="Arial" w:cs="Arial"/>
                                  <w:b/>
                                  <w:bCs/>
                                  <w:sz w:val="22"/>
                                  <w:szCs w:val="22"/>
                                </w:rPr>
                                <w:t>http://www.data4impactproject.org</w:t>
                              </w:r>
                            </w:hyperlink>
                            <w:r w:rsidRPr="00FA482A">
                              <w:rPr>
                                <w:rFonts w:ascii="Arial" w:hAnsi="Arial" w:cs="Arial"/>
                                <w:shd w:val="clear" w:color="auto" w:fill="FFFFFF"/>
                              </w:rPr>
                              <w:t> </w:t>
                            </w:r>
                          </w:p>
                          <w:p w14:paraId="4309CDAA" w14:textId="77777777" w:rsidR="00821386" w:rsidRPr="00F2746A" w:rsidRDefault="00821386" w:rsidP="00915795">
                            <w:pPr>
                              <w:pStyle w:val="Heading1"/>
                              <w:spacing w:after="100" w:afterAutospacing="1" w:line="260" w:lineRule="exact"/>
                              <w:ind w:left="5"/>
                              <w:rPr>
                                <w:noProof/>
                                <w:color w:val="939597"/>
                                <w:sz w:val="20"/>
                                <w:szCs w:val="20"/>
                              </w:rPr>
                            </w:pPr>
                          </w:p>
                          <w:p w14:paraId="6A23D24A" w14:textId="77777777" w:rsidR="00821386" w:rsidRDefault="00821386"/>
                          <w:p w14:paraId="7B47516C" w14:textId="77777777" w:rsidR="00821386" w:rsidRPr="00FA482A" w:rsidRDefault="00821386" w:rsidP="00915795">
                            <w:pPr>
                              <w:spacing w:line="300" w:lineRule="exact"/>
                              <w:rPr>
                                <w:rFonts w:ascii="Arial" w:hAnsi="Arial" w:cs="Arial"/>
                                <w:noProof/>
                                <w:color w:val="939597"/>
                                <w:szCs w:val="20"/>
                              </w:rPr>
                            </w:pPr>
                            <w:r w:rsidRPr="00FA482A">
                              <w:rPr>
                                <w:rFonts w:ascii="Arial" w:hAnsi="Arial" w:cs="Arial"/>
                                <w:b/>
                                <w:szCs w:val="20"/>
                              </w:rPr>
                              <w:t>Data for Impact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t xml:space="preserve"> 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  <w:t>University of North Carolina at Chapel Hill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  <w:t>123 West Franklin Street, Suite 330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  <w:t>Chapel Hill, NC 27516 USA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</w:r>
                            <w:r w:rsidRPr="00FA482A">
                              <w:rPr>
                                <w:rFonts w:ascii="Arial" w:hAnsi="Arial" w:cs="Arial"/>
                                <w:shd w:val="clear" w:color="auto" w:fill="FFFFFF"/>
                              </w:rPr>
                              <w:t>Phone: 919-445-9350 | Fax: 919-445-9353</w:t>
                            </w:r>
                            <w:r w:rsidRPr="00FA482A">
                              <w:rPr>
                                <w:rFonts w:ascii="Arial" w:hAnsi="Arial" w:cs="Arial"/>
                              </w:rPr>
                              <w:br/>
                            </w:r>
                            <w:r>
                              <w:br/>
                            </w:r>
                            <w:hyperlink r:id="rId60" w:history="1">
                              <w:r w:rsidRPr="00653E31">
                                <w:rPr>
                                  <w:rStyle w:val="Hyperlink"/>
                                  <w:rFonts w:ascii="Arial" w:hAnsi="Arial" w:cs="Arial"/>
                                  <w:shd w:val="clear" w:color="auto" w:fill="FFFFFF"/>
                                </w:rPr>
                                <w:t>D4I@unc.edu</w:t>
                              </w:r>
                            </w:hyperlink>
                            <w:r w:rsidRPr="00915795">
                              <w:rPr>
                                <w:rFonts w:ascii="Arial" w:hAnsi="Arial" w:cs="Arial"/>
                              </w:rPr>
                              <w:br/>
                            </w:r>
                            <w:hyperlink r:id="rId61" w:tgtFrame="_blank" w:history="1">
                              <w:r w:rsidRPr="00915795">
                                <w:rPr>
                                  <w:rStyle w:val="CommentReference"/>
                                  <w:rFonts w:ascii="Arial" w:hAnsi="Arial" w:cs="Arial"/>
                                  <w:b/>
                                  <w:bCs/>
                                  <w:sz w:val="22"/>
                                  <w:szCs w:val="22"/>
                                </w:rPr>
                                <w:t>http://www.data4impactproject.org</w:t>
                              </w:r>
                            </w:hyperlink>
                            <w:r w:rsidRPr="00FA482A">
                              <w:rPr>
                                <w:rFonts w:ascii="Arial" w:hAnsi="Arial" w:cs="Arial"/>
                                <w:shd w:val="clear" w:color="auto" w:fill="FFFFFF"/>
                              </w:rPr>
                              <w:t> </w:t>
                            </w:r>
                          </w:p>
                          <w:p w14:paraId="7A0B95B1" w14:textId="77777777" w:rsidR="00821386" w:rsidRPr="00F2746A" w:rsidRDefault="00821386" w:rsidP="00915795">
                            <w:pPr>
                              <w:pStyle w:val="Heading1"/>
                              <w:spacing w:after="100" w:afterAutospacing="1" w:line="260" w:lineRule="exact"/>
                              <w:ind w:left="5"/>
                              <w:rPr>
                                <w:noProof/>
                                <w:color w:val="939597"/>
                                <w:sz w:val="20"/>
                                <w:szCs w:val="20"/>
                              </w:rPr>
                            </w:pPr>
                          </w:p>
                          <w:p w14:paraId="297A9213" w14:textId="77777777" w:rsidR="00821386" w:rsidRDefault="00821386"/>
                          <w:p w14:paraId="5E42B699" w14:textId="77777777" w:rsidR="00821386" w:rsidRPr="00FA482A" w:rsidRDefault="00821386" w:rsidP="00915795">
                            <w:pPr>
                              <w:spacing w:line="300" w:lineRule="exact"/>
                              <w:rPr>
                                <w:rFonts w:ascii="Arial" w:hAnsi="Arial" w:cs="Arial"/>
                                <w:noProof/>
                                <w:color w:val="939597"/>
                                <w:szCs w:val="20"/>
                              </w:rPr>
                            </w:pPr>
                            <w:r w:rsidRPr="00FA482A">
                              <w:rPr>
                                <w:rFonts w:ascii="Arial" w:hAnsi="Arial" w:cs="Arial"/>
                                <w:b/>
                                <w:szCs w:val="20"/>
                              </w:rPr>
                              <w:t>Data for Impact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t xml:space="preserve"> 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  <w:t>University of North Carolina at Chapel Hill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  <w:t>123 West Franklin Street, Suite 330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  <w:t>Chapel Hill, NC 27516 USA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</w:r>
                            <w:r w:rsidRPr="00FA482A">
                              <w:rPr>
                                <w:rFonts w:ascii="Arial" w:hAnsi="Arial" w:cs="Arial"/>
                                <w:shd w:val="clear" w:color="auto" w:fill="FFFFFF"/>
                              </w:rPr>
                              <w:t>Phone: 919-445-9350 | Fax: 919-445-9353</w:t>
                            </w:r>
                            <w:r w:rsidRPr="00FA482A">
                              <w:rPr>
                                <w:rFonts w:ascii="Arial" w:hAnsi="Arial" w:cs="Arial"/>
                              </w:rPr>
                              <w:br/>
                            </w:r>
                            <w:r>
                              <w:br/>
                            </w:r>
                            <w:hyperlink r:id="rId62" w:history="1">
                              <w:r w:rsidRPr="00653E31">
                                <w:rPr>
                                  <w:rStyle w:val="Hyperlink"/>
                                  <w:rFonts w:ascii="Arial" w:hAnsi="Arial" w:cs="Arial"/>
                                  <w:shd w:val="clear" w:color="auto" w:fill="FFFFFF"/>
                                </w:rPr>
                                <w:t>D4I@unc.edu</w:t>
                              </w:r>
                            </w:hyperlink>
                            <w:r w:rsidRPr="00915795">
                              <w:rPr>
                                <w:rFonts w:ascii="Arial" w:hAnsi="Arial" w:cs="Arial"/>
                              </w:rPr>
                              <w:br/>
                            </w:r>
                            <w:hyperlink r:id="rId63" w:tgtFrame="_blank" w:history="1">
                              <w:r w:rsidRPr="00915795">
                                <w:rPr>
                                  <w:rStyle w:val="CommentReference"/>
                                  <w:rFonts w:ascii="Arial" w:hAnsi="Arial" w:cs="Arial"/>
                                  <w:b/>
                                  <w:bCs/>
                                  <w:sz w:val="22"/>
                                  <w:szCs w:val="22"/>
                                </w:rPr>
                                <w:t>http://www.data4impactproject.org</w:t>
                              </w:r>
                            </w:hyperlink>
                            <w:r w:rsidRPr="00FA482A">
                              <w:rPr>
                                <w:rFonts w:ascii="Arial" w:hAnsi="Arial" w:cs="Arial"/>
                                <w:shd w:val="clear" w:color="auto" w:fill="FFFFFF"/>
                              </w:rPr>
                              <w:t> </w:t>
                            </w:r>
                          </w:p>
                          <w:p w14:paraId="4063E14D" w14:textId="77777777" w:rsidR="00821386" w:rsidRPr="00F2746A" w:rsidRDefault="00821386" w:rsidP="00915795">
                            <w:pPr>
                              <w:pStyle w:val="Heading1"/>
                              <w:spacing w:after="100" w:afterAutospacing="1" w:line="260" w:lineRule="exact"/>
                              <w:ind w:left="5"/>
                              <w:rPr>
                                <w:noProof/>
                                <w:color w:val="939597"/>
                                <w:sz w:val="20"/>
                                <w:szCs w:val="20"/>
                              </w:rPr>
                            </w:pPr>
                          </w:p>
                          <w:p w14:paraId="52C71905" w14:textId="77777777" w:rsidR="00821386" w:rsidRDefault="00821386"/>
                          <w:p w14:paraId="3B17AAAF" w14:textId="77777777" w:rsidR="00821386" w:rsidRPr="00FA482A" w:rsidRDefault="00821386" w:rsidP="00915795">
                            <w:pPr>
                              <w:spacing w:line="300" w:lineRule="exact"/>
                              <w:rPr>
                                <w:rFonts w:ascii="Arial" w:hAnsi="Arial" w:cs="Arial"/>
                                <w:noProof/>
                                <w:color w:val="939597"/>
                                <w:szCs w:val="20"/>
                              </w:rPr>
                            </w:pPr>
                            <w:r w:rsidRPr="00FA482A">
                              <w:rPr>
                                <w:rFonts w:ascii="Arial" w:hAnsi="Arial" w:cs="Arial"/>
                                <w:b/>
                                <w:szCs w:val="20"/>
                              </w:rPr>
                              <w:t>Data for Impact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t xml:space="preserve"> 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  <w:t>University of North Carolina at Chapel Hill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  <w:t>123 West Franklin Street, Suite 330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  <w:t>Chapel Hill, NC 27516 USA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</w:r>
                            <w:r w:rsidRPr="00FA482A">
                              <w:rPr>
                                <w:rFonts w:ascii="Arial" w:hAnsi="Arial" w:cs="Arial"/>
                                <w:shd w:val="clear" w:color="auto" w:fill="FFFFFF"/>
                              </w:rPr>
                              <w:t>Phone: 919-445-9350 | Fax: 919-445-9353</w:t>
                            </w:r>
                            <w:r w:rsidRPr="00FA482A">
                              <w:rPr>
                                <w:rFonts w:ascii="Arial" w:hAnsi="Arial" w:cs="Arial"/>
                              </w:rPr>
                              <w:br/>
                            </w:r>
                            <w:r>
                              <w:br/>
                            </w:r>
                            <w:hyperlink r:id="rId64" w:history="1">
                              <w:r w:rsidRPr="00653E31">
                                <w:rPr>
                                  <w:rStyle w:val="Hyperlink"/>
                                  <w:rFonts w:ascii="Arial" w:hAnsi="Arial" w:cs="Arial"/>
                                  <w:shd w:val="clear" w:color="auto" w:fill="FFFFFF"/>
                                </w:rPr>
                                <w:t>D4I@unc.edu</w:t>
                              </w:r>
                            </w:hyperlink>
                            <w:r w:rsidRPr="00915795">
                              <w:rPr>
                                <w:rFonts w:ascii="Arial" w:hAnsi="Arial" w:cs="Arial"/>
                              </w:rPr>
                              <w:br/>
                            </w:r>
                            <w:hyperlink r:id="rId65" w:tgtFrame="_blank" w:history="1">
                              <w:r w:rsidRPr="00915795">
                                <w:rPr>
                                  <w:rStyle w:val="CommentReference"/>
                                  <w:rFonts w:ascii="Arial" w:hAnsi="Arial" w:cs="Arial"/>
                                  <w:b/>
                                  <w:bCs/>
                                  <w:sz w:val="22"/>
                                  <w:szCs w:val="22"/>
                                </w:rPr>
                                <w:t>http://www.data4impactproject.org</w:t>
                              </w:r>
                            </w:hyperlink>
                            <w:r w:rsidRPr="00FA482A">
                              <w:rPr>
                                <w:rFonts w:ascii="Arial" w:hAnsi="Arial" w:cs="Arial"/>
                                <w:shd w:val="clear" w:color="auto" w:fill="FFFFFF"/>
                              </w:rPr>
                              <w:t> </w:t>
                            </w:r>
                          </w:p>
                          <w:p w14:paraId="15FBDB8F" w14:textId="77777777" w:rsidR="00821386" w:rsidRPr="00F2746A" w:rsidRDefault="00821386" w:rsidP="00915795">
                            <w:pPr>
                              <w:pStyle w:val="Heading1"/>
                              <w:spacing w:after="100" w:afterAutospacing="1" w:line="260" w:lineRule="exact"/>
                              <w:ind w:left="5"/>
                              <w:rPr>
                                <w:noProof/>
                                <w:color w:val="939597"/>
                                <w:sz w:val="20"/>
                                <w:szCs w:val="20"/>
                              </w:rPr>
                            </w:pPr>
                          </w:p>
                          <w:p w14:paraId="7A22CA92" w14:textId="77777777" w:rsidR="00821386" w:rsidRDefault="00821386"/>
                          <w:p w14:paraId="5E1B09D1" w14:textId="77777777" w:rsidR="00821386" w:rsidRPr="00FA482A" w:rsidRDefault="00821386" w:rsidP="00915795">
                            <w:pPr>
                              <w:spacing w:line="300" w:lineRule="exact"/>
                              <w:rPr>
                                <w:rFonts w:ascii="Arial" w:hAnsi="Arial" w:cs="Arial"/>
                                <w:noProof/>
                                <w:color w:val="939597"/>
                                <w:szCs w:val="20"/>
                              </w:rPr>
                            </w:pPr>
                            <w:r w:rsidRPr="00FA482A">
                              <w:rPr>
                                <w:rFonts w:ascii="Arial" w:hAnsi="Arial" w:cs="Arial"/>
                                <w:b/>
                                <w:szCs w:val="20"/>
                              </w:rPr>
                              <w:t>Data for Impact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t xml:space="preserve"> 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  <w:t>University of North Carolina at Chapel Hill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  <w:t>123 West Franklin Street, Suite 330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  <w:t>Chapel Hill, NC 27516 USA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</w:r>
                            <w:r w:rsidRPr="00FA482A">
                              <w:rPr>
                                <w:rFonts w:ascii="Arial" w:hAnsi="Arial" w:cs="Arial"/>
                                <w:shd w:val="clear" w:color="auto" w:fill="FFFFFF"/>
                              </w:rPr>
                              <w:t>Phone: 919-445-9350 | Fax: 919-445-9353</w:t>
                            </w:r>
                            <w:r w:rsidRPr="00FA482A">
                              <w:rPr>
                                <w:rFonts w:ascii="Arial" w:hAnsi="Arial" w:cs="Arial"/>
                              </w:rPr>
                              <w:br/>
                            </w:r>
                            <w:r>
                              <w:br/>
                            </w:r>
                            <w:hyperlink r:id="rId66" w:history="1">
                              <w:r w:rsidRPr="00653E31">
                                <w:rPr>
                                  <w:rStyle w:val="Hyperlink"/>
                                  <w:rFonts w:ascii="Arial" w:hAnsi="Arial" w:cs="Arial"/>
                                  <w:shd w:val="clear" w:color="auto" w:fill="FFFFFF"/>
                                </w:rPr>
                                <w:t>D4I@unc.edu</w:t>
                              </w:r>
                            </w:hyperlink>
                            <w:r w:rsidRPr="00915795">
                              <w:rPr>
                                <w:rFonts w:ascii="Arial" w:hAnsi="Arial" w:cs="Arial"/>
                              </w:rPr>
                              <w:br/>
                            </w:r>
                            <w:hyperlink r:id="rId67" w:tgtFrame="_blank" w:history="1">
                              <w:r w:rsidRPr="00915795">
                                <w:rPr>
                                  <w:rStyle w:val="CommentReference"/>
                                  <w:rFonts w:ascii="Arial" w:hAnsi="Arial" w:cs="Arial"/>
                                  <w:b/>
                                  <w:bCs/>
                                  <w:sz w:val="22"/>
                                  <w:szCs w:val="22"/>
                                </w:rPr>
                                <w:t>http://www.data4impactproject.org</w:t>
                              </w:r>
                            </w:hyperlink>
                            <w:r w:rsidRPr="00FA482A">
                              <w:rPr>
                                <w:rFonts w:ascii="Arial" w:hAnsi="Arial" w:cs="Arial"/>
                                <w:shd w:val="clear" w:color="auto" w:fill="FFFFFF"/>
                              </w:rPr>
                              <w:t> </w:t>
                            </w:r>
                          </w:p>
                          <w:p w14:paraId="4E547E1A" w14:textId="77777777" w:rsidR="00821386" w:rsidRPr="00F2746A" w:rsidRDefault="00821386" w:rsidP="00915795">
                            <w:pPr>
                              <w:pStyle w:val="Heading1"/>
                              <w:spacing w:after="100" w:afterAutospacing="1" w:line="260" w:lineRule="exact"/>
                              <w:ind w:left="5"/>
                              <w:rPr>
                                <w:noProof/>
                                <w:color w:val="939597"/>
                                <w:sz w:val="20"/>
                                <w:szCs w:val="20"/>
                              </w:rPr>
                            </w:pPr>
                          </w:p>
                          <w:p w14:paraId="1A7689DC" w14:textId="77777777" w:rsidR="00821386" w:rsidRDefault="00821386"/>
                          <w:p w14:paraId="50936B4D" w14:textId="77777777" w:rsidR="00821386" w:rsidRPr="00FA482A" w:rsidRDefault="00821386" w:rsidP="00915795">
                            <w:pPr>
                              <w:spacing w:line="300" w:lineRule="exact"/>
                              <w:rPr>
                                <w:rFonts w:ascii="Arial" w:hAnsi="Arial" w:cs="Arial"/>
                                <w:noProof/>
                                <w:color w:val="939597"/>
                                <w:szCs w:val="20"/>
                              </w:rPr>
                            </w:pPr>
                            <w:r w:rsidRPr="00FA482A">
                              <w:rPr>
                                <w:rFonts w:ascii="Arial" w:hAnsi="Arial" w:cs="Arial"/>
                                <w:b/>
                                <w:szCs w:val="20"/>
                              </w:rPr>
                              <w:t>Data for Impact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t xml:space="preserve"> 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  <w:t>University of North Carolina at Chapel Hill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  <w:t>123 West Franklin Street, Suite 330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  <w:t>Chapel Hill, NC 27516 USA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</w:r>
                            <w:r w:rsidRPr="00FA482A">
                              <w:rPr>
                                <w:rFonts w:ascii="Arial" w:hAnsi="Arial" w:cs="Arial"/>
                                <w:shd w:val="clear" w:color="auto" w:fill="FFFFFF"/>
                              </w:rPr>
                              <w:t>Phone: 919-445-9350 | Fax: 919-445-9353</w:t>
                            </w:r>
                            <w:r w:rsidRPr="00FA482A">
                              <w:rPr>
                                <w:rFonts w:ascii="Arial" w:hAnsi="Arial" w:cs="Arial"/>
                              </w:rPr>
                              <w:br/>
                            </w:r>
                            <w:r>
                              <w:br/>
                            </w:r>
                            <w:hyperlink r:id="rId68" w:history="1">
                              <w:r w:rsidRPr="00653E31">
                                <w:rPr>
                                  <w:rStyle w:val="Hyperlink"/>
                                  <w:rFonts w:ascii="Arial" w:hAnsi="Arial" w:cs="Arial"/>
                                  <w:shd w:val="clear" w:color="auto" w:fill="FFFFFF"/>
                                </w:rPr>
                                <w:t>D4I@unc.edu</w:t>
                              </w:r>
                            </w:hyperlink>
                            <w:r w:rsidRPr="00915795">
                              <w:rPr>
                                <w:rFonts w:ascii="Arial" w:hAnsi="Arial" w:cs="Arial"/>
                              </w:rPr>
                              <w:br/>
                            </w:r>
                            <w:hyperlink r:id="rId69" w:tgtFrame="_blank" w:history="1">
                              <w:r w:rsidRPr="00915795">
                                <w:rPr>
                                  <w:rStyle w:val="CommentReference"/>
                                  <w:rFonts w:ascii="Arial" w:hAnsi="Arial" w:cs="Arial"/>
                                  <w:b/>
                                  <w:bCs/>
                                  <w:sz w:val="22"/>
                                  <w:szCs w:val="22"/>
                                </w:rPr>
                                <w:t>http://www.data4impactproject.org</w:t>
                              </w:r>
                            </w:hyperlink>
                            <w:r w:rsidRPr="00FA482A">
                              <w:rPr>
                                <w:rFonts w:ascii="Arial" w:hAnsi="Arial" w:cs="Arial"/>
                                <w:shd w:val="clear" w:color="auto" w:fill="FFFFFF"/>
                              </w:rPr>
                              <w:t> </w:t>
                            </w:r>
                          </w:p>
                          <w:p w14:paraId="42885385" w14:textId="77777777" w:rsidR="00821386" w:rsidRPr="00F2746A" w:rsidRDefault="00821386" w:rsidP="00915795">
                            <w:pPr>
                              <w:pStyle w:val="Heading1"/>
                              <w:spacing w:after="100" w:afterAutospacing="1" w:line="260" w:lineRule="exact"/>
                              <w:ind w:left="5"/>
                              <w:rPr>
                                <w:noProof/>
                                <w:color w:val="939597"/>
                                <w:sz w:val="20"/>
                                <w:szCs w:val="20"/>
                              </w:rPr>
                            </w:pPr>
                          </w:p>
                          <w:p w14:paraId="02F8FA66" w14:textId="77777777" w:rsidR="00821386" w:rsidRDefault="00821386"/>
                          <w:p w14:paraId="2045EC47" w14:textId="77777777" w:rsidR="00821386" w:rsidRPr="00FA482A" w:rsidRDefault="00821386" w:rsidP="00915795">
                            <w:pPr>
                              <w:spacing w:line="300" w:lineRule="exact"/>
                              <w:rPr>
                                <w:rFonts w:ascii="Arial" w:hAnsi="Arial" w:cs="Arial"/>
                                <w:noProof/>
                                <w:color w:val="939597"/>
                                <w:szCs w:val="20"/>
                              </w:rPr>
                            </w:pPr>
                            <w:r w:rsidRPr="00FA482A">
                              <w:rPr>
                                <w:rFonts w:ascii="Arial" w:hAnsi="Arial" w:cs="Arial"/>
                                <w:b/>
                                <w:szCs w:val="20"/>
                              </w:rPr>
                              <w:t>Data for Impact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t xml:space="preserve"> 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  <w:t>University of North Carolina at Chapel Hill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  <w:t>123 West Franklin Street, Suite 330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  <w:t>Chapel Hill, NC 27516 USA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</w:r>
                            <w:r w:rsidRPr="00FA482A">
                              <w:rPr>
                                <w:rFonts w:ascii="Arial" w:hAnsi="Arial" w:cs="Arial"/>
                                <w:shd w:val="clear" w:color="auto" w:fill="FFFFFF"/>
                              </w:rPr>
                              <w:t>Phone: 919-445-9350 | Fax: 919-445-9353</w:t>
                            </w:r>
                            <w:r w:rsidRPr="00FA482A">
                              <w:rPr>
                                <w:rFonts w:ascii="Arial" w:hAnsi="Arial" w:cs="Arial"/>
                              </w:rPr>
                              <w:br/>
                            </w:r>
                            <w:r>
                              <w:br/>
                            </w:r>
                            <w:hyperlink r:id="rId70" w:history="1">
                              <w:r w:rsidRPr="00653E31">
                                <w:rPr>
                                  <w:rStyle w:val="Hyperlink"/>
                                  <w:rFonts w:ascii="Arial" w:hAnsi="Arial" w:cs="Arial"/>
                                  <w:shd w:val="clear" w:color="auto" w:fill="FFFFFF"/>
                                </w:rPr>
                                <w:t>D4I@unc.edu</w:t>
                              </w:r>
                            </w:hyperlink>
                            <w:r w:rsidRPr="00915795">
                              <w:rPr>
                                <w:rFonts w:ascii="Arial" w:hAnsi="Arial" w:cs="Arial"/>
                              </w:rPr>
                              <w:br/>
                            </w:r>
                            <w:hyperlink r:id="rId71" w:tgtFrame="_blank" w:history="1">
                              <w:r w:rsidRPr="00915795">
                                <w:rPr>
                                  <w:rStyle w:val="CommentReference"/>
                                  <w:rFonts w:ascii="Arial" w:hAnsi="Arial" w:cs="Arial"/>
                                  <w:b/>
                                  <w:bCs/>
                                  <w:sz w:val="22"/>
                                  <w:szCs w:val="22"/>
                                </w:rPr>
                                <w:t>http://www.data4impactproject.org</w:t>
                              </w:r>
                            </w:hyperlink>
                            <w:r w:rsidRPr="00FA482A">
                              <w:rPr>
                                <w:rFonts w:ascii="Arial" w:hAnsi="Arial" w:cs="Arial"/>
                                <w:shd w:val="clear" w:color="auto" w:fill="FFFFFF"/>
                              </w:rPr>
                              <w:t> </w:t>
                            </w:r>
                          </w:p>
                          <w:p w14:paraId="35861F2F" w14:textId="77777777" w:rsidR="00821386" w:rsidRPr="00F2746A" w:rsidRDefault="00821386" w:rsidP="00915795">
                            <w:pPr>
                              <w:pStyle w:val="Heading1"/>
                              <w:spacing w:after="100" w:afterAutospacing="1" w:line="260" w:lineRule="exact"/>
                              <w:ind w:left="5"/>
                              <w:rPr>
                                <w:noProof/>
                                <w:color w:val="939597"/>
                                <w:sz w:val="20"/>
                                <w:szCs w:val="20"/>
                              </w:rPr>
                            </w:pPr>
                          </w:p>
                          <w:p w14:paraId="75671B2C" w14:textId="77777777" w:rsidR="00821386" w:rsidRDefault="00821386"/>
                          <w:p w14:paraId="0F8A63AB" w14:textId="77777777" w:rsidR="00821386" w:rsidRPr="00FA482A" w:rsidRDefault="00821386" w:rsidP="00915795">
                            <w:pPr>
                              <w:spacing w:line="300" w:lineRule="exact"/>
                              <w:rPr>
                                <w:rFonts w:ascii="Arial" w:hAnsi="Arial" w:cs="Arial"/>
                                <w:noProof/>
                                <w:color w:val="939597"/>
                                <w:szCs w:val="20"/>
                              </w:rPr>
                            </w:pPr>
                            <w:r w:rsidRPr="00FA482A">
                              <w:rPr>
                                <w:rFonts w:ascii="Arial" w:hAnsi="Arial" w:cs="Arial"/>
                                <w:b/>
                                <w:szCs w:val="20"/>
                              </w:rPr>
                              <w:t>Data for Impact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t xml:space="preserve"> 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  <w:t>University of North Carolina at Chapel Hill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  <w:t>123 West Franklin Street, Suite 330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  <w:t>Chapel Hill, NC 27516 USA</w:t>
                            </w:r>
                            <w:r w:rsidRPr="00FA482A">
                              <w:rPr>
                                <w:rFonts w:ascii="Arial" w:hAnsi="Arial" w:cs="Arial"/>
                                <w:szCs w:val="20"/>
                              </w:rPr>
                              <w:br/>
                            </w:r>
                            <w:r w:rsidRPr="00FA482A">
                              <w:rPr>
                                <w:rFonts w:ascii="Arial" w:hAnsi="Arial" w:cs="Arial"/>
                                <w:shd w:val="clear" w:color="auto" w:fill="FFFFFF"/>
                              </w:rPr>
                              <w:t>Phone: 919-445-9350 | Fax: 919-445-9353</w:t>
                            </w:r>
                            <w:r w:rsidRPr="00FA482A">
                              <w:rPr>
                                <w:rFonts w:ascii="Arial" w:hAnsi="Arial" w:cs="Arial"/>
                              </w:rPr>
                              <w:br/>
                            </w:r>
                            <w:r>
                              <w:br/>
                            </w:r>
                            <w:hyperlink r:id="rId72" w:history="1">
                              <w:r w:rsidRPr="00653E31">
                                <w:rPr>
                                  <w:rStyle w:val="Hyperlink"/>
                                  <w:rFonts w:ascii="Arial" w:hAnsi="Arial" w:cs="Arial"/>
                                  <w:shd w:val="clear" w:color="auto" w:fill="FFFFFF"/>
                                </w:rPr>
                                <w:t>D4I@unc.edu</w:t>
                              </w:r>
                            </w:hyperlink>
                            <w:r w:rsidRPr="00915795">
                              <w:rPr>
                                <w:rFonts w:ascii="Arial" w:hAnsi="Arial" w:cs="Arial"/>
                              </w:rPr>
                              <w:br/>
                            </w:r>
                            <w:hyperlink r:id="rId73" w:tgtFrame="_blank" w:history="1">
                              <w:r w:rsidRPr="00915795">
                                <w:rPr>
                                  <w:rStyle w:val="CommentReference"/>
                                  <w:rFonts w:ascii="Arial" w:hAnsi="Arial" w:cs="Arial"/>
                                  <w:b/>
                                  <w:bCs/>
                                  <w:sz w:val="22"/>
                                  <w:szCs w:val="22"/>
                                </w:rPr>
                                <w:t>http://www.data4impactproject.org</w:t>
                              </w:r>
                            </w:hyperlink>
                            <w:r w:rsidRPr="00FA482A">
                              <w:rPr>
                                <w:rFonts w:ascii="Arial" w:hAnsi="Arial" w:cs="Arial"/>
                                <w:shd w:val="clear" w:color="auto" w:fill="FFFFFF"/>
                              </w:rPr>
                              <w:t> </w:t>
                            </w:r>
                          </w:p>
                          <w:p w14:paraId="4B1E5430" w14:textId="77777777" w:rsidR="00821386" w:rsidRPr="00F2746A" w:rsidRDefault="00821386" w:rsidP="00915795">
                            <w:pPr>
                              <w:pStyle w:val="Heading1"/>
                              <w:spacing w:after="100" w:afterAutospacing="1" w:line="260" w:lineRule="exact"/>
                              <w:ind w:left="5"/>
                              <w:rPr>
                                <w:noProof/>
                                <w:color w:val="939597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ED45C4" id="Text Box 22" o:spid="_x0000_s1035" type="#_x0000_t202" style="position:absolute;left:0;text-align:left;margin-left:251.4pt;margin-top:75.35pt;width:236.05pt;height:133.7pt;z-index:25172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" filled="f" stroked="f" strokeweight=".5pt">
                <v:textbox>
                  <w:txbxContent>
                    <w:p w14:paraId="42549CA2" w14:textId="77777777" w:rsidR="00821386" w:rsidRPr="00FA482A" w:rsidRDefault="00821386" w:rsidP="00915795">
                      <w:pPr>
                        <w:spacing w:line="300" w:lineRule="exact"/>
                        <w:rPr>
                          <w:rFonts w:ascii="Arial" w:hAnsi="Arial" w:cs="Arial"/>
                          <w:noProof/>
                          <w:color w:val="939597"/>
                          <w:szCs w:val="20"/>
                        </w:rPr>
                      </w:pPr>
                      <w:r w:rsidRPr="00FA482A">
                        <w:rPr>
                          <w:rFonts w:ascii="Arial" w:hAnsi="Arial" w:cs="Arial"/>
                          <w:b/>
                          <w:szCs w:val="20"/>
                        </w:rPr>
                        <w:t>Data for Impact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t xml:space="preserve"> 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  <w:t>University of North Carolina at Chapel Hill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  <w:t>123 West Franklin Street, Suite 330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  <w:t>Chapel Hill, NC 27516 USA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</w:r>
                      <w:r w:rsidRPr="00FA482A">
                        <w:rPr>
                          <w:rFonts w:ascii="Arial" w:hAnsi="Arial" w:cs="Arial"/>
                          <w:shd w:val="clear" w:color="auto" w:fill="FFFFFF"/>
                        </w:rPr>
                        <w:t>Phone: 919-445-9350 | Fax: 919-445-9353</w:t>
                      </w:r>
                      <w:r w:rsidRPr="00FA482A">
                        <w:rPr>
                          <w:rFonts w:ascii="Arial" w:hAnsi="Arial" w:cs="Arial"/>
                        </w:rPr>
                        <w:br/>
                      </w:r>
                      <w:r>
                        <w:br/>
                      </w:r>
                      <w:hyperlink r:id="rId74" w:history="1">
                        <w:r w:rsidRPr="00653E31">
                          <w:rPr>
                            <w:rStyle w:val="Hyperlink"/>
                            <w:rFonts w:ascii="Arial" w:hAnsi="Arial" w:cs="Arial"/>
                            <w:shd w:val="clear" w:color="auto" w:fill="FFFFFF"/>
                          </w:rPr>
                          <w:t>D4I@unc.edu</w:t>
                        </w:r>
                      </w:hyperlink>
                      <w:r w:rsidRPr="00915795">
                        <w:rPr>
                          <w:rFonts w:ascii="Arial" w:hAnsi="Arial" w:cs="Arial"/>
                        </w:rPr>
                        <w:br/>
                      </w:r>
                      <w:hyperlink r:id="rId75" w:tgtFrame="_blank" w:history="1">
                        <w:r w:rsidRPr="00915795">
                          <w:rPr>
                            <w:rStyle w:val="CommentReference"/>
                            <w:rFonts w:ascii="Arial" w:hAnsi="Arial" w:cs="Arial"/>
                            <w:b/>
                            <w:bCs/>
                            <w:sz w:val="22"/>
                            <w:szCs w:val="22"/>
                          </w:rPr>
                          <w:t>http://www.data4impactproject.org</w:t>
                        </w:r>
                      </w:hyperlink>
                      <w:r w:rsidRPr="00FA482A">
                        <w:rPr>
                          <w:rFonts w:ascii="Arial" w:hAnsi="Arial" w:cs="Arial"/>
                          <w:shd w:val="clear" w:color="auto" w:fill="FFFFFF"/>
                        </w:rPr>
                        <w:t> </w:t>
                      </w:r>
                    </w:p>
                    <w:p w14:paraId="4309CDAA" w14:textId="77777777" w:rsidR="00821386" w:rsidRPr="00F2746A" w:rsidRDefault="00821386" w:rsidP="00915795">
                      <w:pPr>
                        <w:pStyle w:val="Heading1"/>
                        <w:spacing w:after="100" w:afterAutospacing="1" w:line="260" w:lineRule="exact"/>
                        <w:ind w:left="5"/>
                        <w:rPr>
                          <w:noProof/>
                          <w:color w:val="939597"/>
                          <w:sz w:val="20"/>
                          <w:szCs w:val="20"/>
                        </w:rPr>
                      </w:pPr>
                    </w:p>
                    <w:p w14:paraId="6A23D24A" w14:textId="77777777" w:rsidR="00821386" w:rsidRDefault="00821386"/>
                    <w:p w14:paraId="7B47516C" w14:textId="77777777" w:rsidR="00821386" w:rsidRPr="00FA482A" w:rsidRDefault="00821386" w:rsidP="00915795">
                      <w:pPr>
                        <w:spacing w:line="300" w:lineRule="exact"/>
                        <w:rPr>
                          <w:rFonts w:ascii="Arial" w:hAnsi="Arial" w:cs="Arial"/>
                          <w:noProof/>
                          <w:color w:val="939597"/>
                          <w:szCs w:val="20"/>
                        </w:rPr>
                      </w:pPr>
                      <w:r w:rsidRPr="00FA482A">
                        <w:rPr>
                          <w:rFonts w:ascii="Arial" w:hAnsi="Arial" w:cs="Arial"/>
                          <w:b/>
                          <w:szCs w:val="20"/>
                        </w:rPr>
                        <w:t>Data for Impact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t xml:space="preserve"> 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  <w:t>University of North Carolina at Chapel Hill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  <w:t>123 West Franklin Street, Suite 330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  <w:t>Chapel Hill, NC 27516 USA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</w:r>
                      <w:r w:rsidRPr="00FA482A">
                        <w:rPr>
                          <w:rFonts w:ascii="Arial" w:hAnsi="Arial" w:cs="Arial"/>
                          <w:shd w:val="clear" w:color="auto" w:fill="FFFFFF"/>
                        </w:rPr>
                        <w:t>Phone: 919-445-9350 | Fax: 919-445-9353</w:t>
                      </w:r>
                      <w:r w:rsidRPr="00FA482A">
                        <w:rPr>
                          <w:rFonts w:ascii="Arial" w:hAnsi="Arial" w:cs="Arial"/>
                        </w:rPr>
                        <w:br/>
                      </w:r>
                      <w:r>
                        <w:br/>
                      </w:r>
                      <w:hyperlink r:id="rId76" w:history="1">
                        <w:r w:rsidRPr="00653E31">
                          <w:rPr>
                            <w:rStyle w:val="Hyperlink"/>
                            <w:rFonts w:ascii="Arial" w:hAnsi="Arial" w:cs="Arial"/>
                            <w:shd w:val="clear" w:color="auto" w:fill="FFFFFF"/>
                          </w:rPr>
                          <w:t>D4I@unc.edu</w:t>
                        </w:r>
                      </w:hyperlink>
                      <w:r w:rsidRPr="00915795">
                        <w:rPr>
                          <w:rFonts w:ascii="Arial" w:hAnsi="Arial" w:cs="Arial"/>
                        </w:rPr>
                        <w:br/>
                      </w:r>
                      <w:hyperlink r:id="rId77" w:tgtFrame="_blank" w:history="1">
                        <w:r w:rsidRPr="00915795">
                          <w:rPr>
                            <w:rStyle w:val="CommentReference"/>
                            <w:rFonts w:ascii="Arial" w:hAnsi="Arial" w:cs="Arial"/>
                            <w:b/>
                            <w:bCs/>
                            <w:sz w:val="22"/>
                            <w:szCs w:val="22"/>
                          </w:rPr>
                          <w:t>http://www.data4impactproject.org</w:t>
                        </w:r>
                      </w:hyperlink>
                      <w:r w:rsidRPr="00FA482A">
                        <w:rPr>
                          <w:rFonts w:ascii="Arial" w:hAnsi="Arial" w:cs="Arial"/>
                          <w:shd w:val="clear" w:color="auto" w:fill="FFFFFF"/>
                        </w:rPr>
                        <w:t> </w:t>
                      </w:r>
                    </w:p>
                    <w:p w14:paraId="7A0B95B1" w14:textId="77777777" w:rsidR="00821386" w:rsidRPr="00F2746A" w:rsidRDefault="00821386" w:rsidP="00915795">
                      <w:pPr>
                        <w:pStyle w:val="Heading1"/>
                        <w:spacing w:after="100" w:afterAutospacing="1" w:line="260" w:lineRule="exact"/>
                        <w:ind w:left="5"/>
                        <w:rPr>
                          <w:noProof/>
                          <w:color w:val="939597"/>
                          <w:sz w:val="20"/>
                          <w:szCs w:val="20"/>
                        </w:rPr>
                      </w:pPr>
                    </w:p>
                    <w:p w14:paraId="297A9213" w14:textId="77777777" w:rsidR="00821386" w:rsidRDefault="00821386"/>
                    <w:p w14:paraId="5E42B699" w14:textId="77777777" w:rsidR="00821386" w:rsidRPr="00FA482A" w:rsidRDefault="00821386" w:rsidP="00915795">
                      <w:pPr>
                        <w:spacing w:line="300" w:lineRule="exact"/>
                        <w:rPr>
                          <w:rFonts w:ascii="Arial" w:hAnsi="Arial" w:cs="Arial"/>
                          <w:noProof/>
                          <w:color w:val="939597"/>
                          <w:szCs w:val="20"/>
                        </w:rPr>
                      </w:pPr>
                      <w:r w:rsidRPr="00FA482A">
                        <w:rPr>
                          <w:rFonts w:ascii="Arial" w:hAnsi="Arial" w:cs="Arial"/>
                          <w:b/>
                          <w:szCs w:val="20"/>
                        </w:rPr>
                        <w:t>Data for Impact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t xml:space="preserve"> 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  <w:t>University of North Carolina at Chapel Hill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  <w:t>123 West Franklin Street, Suite 330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  <w:t>Chapel Hill, NC 27516 USA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</w:r>
                      <w:r w:rsidRPr="00FA482A">
                        <w:rPr>
                          <w:rFonts w:ascii="Arial" w:hAnsi="Arial" w:cs="Arial"/>
                          <w:shd w:val="clear" w:color="auto" w:fill="FFFFFF"/>
                        </w:rPr>
                        <w:t>Phone: 919-445-9350 | Fax: 919-445-9353</w:t>
                      </w:r>
                      <w:r w:rsidRPr="00FA482A">
                        <w:rPr>
                          <w:rFonts w:ascii="Arial" w:hAnsi="Arial" w:cs="Arial"/>
                        </w:rPr>
                        <w:br/>
                      </w:r>
                      <w:r>
                        <w:br/>
                      </w:r>
                      <w:hyperlink r:id="rId78" w:history="1">
                        <w:r w:rsidRPr="00653E31">
                          <w:rPr>
                            <w:rStyle w:val="Hyperlink"/>
                            <w:rFonts w:ascii="Arial" w:hAnsi="Arial" w:cs="Arial"/>
                            <w:shd w:val="clear" w:color="auto" w:fill="FFFFFF"/>
                          </w:rPr>
                          <w:t>D4I@unc.edu</w:t>
                        </w:r>
                      </w:hyperlink>
                      <w:r w:rsidRPr="00915795">
                        <w:rPr>
                          <w:rFonts w:ascii="Arial" w:hAnsi="Arial" w:cs="Arial"/>
                        </w:rPr>
                        <w:br/>
                      </w:r>
                      <w:hyperlink r:id="rId79" w:tgtFrame="_blank" w:history="1">
                        <w:r w:rsidRPr="00915795">
                          <w:rPr>
                            <w:rStyle w:val="CommentReference"/>
                            <w:rFonts w:ascii="Arial" w:hAnsi="Arial" w:cs="Arial"/>
                            <w:b/>
                            <w:bCs/>
                            <w:sz w:val="22"/>
                            <w:szCs w:val="22"/>
                          </w:rPr>
                          <w:t>http://www.data4impactproject.org</w:t>
                        </w:r>
                      </w:hyperlink>
                      <w:r w:rsidRPr="00FA482A">
                        <w:rPr>
                          <w:rFonts w:ascii="Arial" w:hAnsi="Arial" w:cs="Arial"/>
                          <w:shd w:val="clear" w:color="auto" w:fill="FFFFFF"/>
                        </w:rPr>
                        <w:t> </w:t>
                      </w:r>
                    </w:p>
                    <w:p w14:paraId="4063E14D" w14:textId="77777777" w:rsidR="00821386" w:rsidRPr="00F2746A" w:rsidRDefault="00821386" w:rsidP="00915795">
                      <w:pPr>
                        <w:pStyle w:val="Heading1"/>
                        <w:spacing w:after="100" w:afterAutospacing="1" w:line="260" w:lineRule="exact"/>
                        <w:ind w:left="5"/>
                        <w:rPr>
                          <w:noProof/>
                          <w:color w:val="939597"/>
                          <w:sz w:val="20"/>
                          <w:szCs w:val="20"/>
                        </w:rPr>
                      </w:pPr>
                    </w:p>
                    <w:p w14:paraId="52C71905" w14:textId="77777777" w:rsidR="00821386" w:rsidRDefault="00821386"/>
                    <w:p w14:paraId="3B17AAAF" w14:textId="77777777" w:rsidR="00821386" w:rsidRPr="00FA482A" w:rsidRDefault="00821386" w:rsidP="00915795">
                      <w:pPr>
                        <w:spacing w:line="300" w:lineRule="exact"/>
                        <w:rPr>
                          <w:rFonts w:ascii="Arial" w:hAnsi="Arial" w:cs="Arial"/>
                          <w:noProof/>
                          <w:color w:val="939597"/>
                          <w:szCs w:val="20"/>
                        </w:rPr>
                      </w:pPr>
                      <w:r w:rsidRPr="00FA482A">
                        <w:rPr>
                          <w:rFonts w:ascii="Arial" w:hAnsi="Arial" w:cs="Arial"/>
                          <w:b/>
                          <w:szCs w:val="20"/>
                        </w:rPr>
                        <w:t>Data for Impact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t xml:space="preserve"> 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  <w:t>University of North Carolina at Chapel Hill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  <w:t>123 West Franklin Street, Suite 330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  <w:t>Chapel Hill, NC 27516 USA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</w:r>
                      <w:r w:rsidRPr="00FA482A">
                        <w:rPr>
                          <w:rFonts w:ascii="Arial" w:hAnsi="Arial" w:cs="Arial"/>
                          <w:shd w:val="clear" w:color="auto" w:fill="FFFFFF"/>
                        </w:rPr>
                        <w:t>Phone: 919-445-9350 | Fax: 919-445-9353</w:t>
                      </w:r>
                      <w:r w:rsidRPr="00FA482A">
                        <w:rPr>
                          <w:rFonts w:ascii="Arial" w:hAnsi="Arial" w:cs="Arial"/>
                        </w:rPr>
                        <w:br/>
                      </w:r>
                      <w:r>
                        <w:br/>
                      </w:r>
                      <w:hyperlink r:id="rId80" w:history="1">
                        <w:r w:rsidRPr="00653E31">
                          <w:rPr>
                            <w:rStyle w:val="Hyperlink"/>
                            <w:rFonts w:ascii="Arial" w:hAnsi="Arial" w:cs="Arial"/>
                            <w:shd w:val="clear" w:color="auto" w:fill="FFFFFF"/>
                          </w:rPr>
                          <w:t>D4I@unc.edu</w:t>
                        </w:r>
                      </w:hyperlink>
                      <w:r w:rsidRPr="00915795">
                        <w:rPr>
                          <w:rFonts w:ascii="Arial" w:hAnsi="Arial" w:cs="Arial"/>
                        </w:rPr>
                        <w:br/>
                      </w:r>
                      <w:hyperlink r:id="rId81" w:tgtFrame="_blank" w:history="1">
                        <w:r w:rsidRPr="00915795">
                          <w:rPr>
                            <w:rStyle w:val="CommentReference"/>
                            <w:rFonts w:ascii="Arial" w:hAnsi="Arial" w:cs="Arial"/>
                            <w:b/>
                            <w:bCs/>
                            <w:sz w:val="22"/>
                            <w:szCs w:val="22"/>
                          </w:rPr>
                          <w:t>http://www.data4impactproject.org</w:t>
                        </w:r>
                      </w:hyperlink>
                      <w:r w:rsidRPr="00FA482A">
                        <w:rPr>
                          <w:rFonts w:ascii="Arial" w:hAnsi="Arial" w:cs="Arial"/>
                          <w:shd w:val="clear" w:color="auto" w:fill="FFFFFF"/>
                        </w:rPr>
                        <w:t> </w:t>
                      </w:r>
                    </w:p>
                    <w:p w14:paraId="15FBDB8F" w14:textId="77777777" w:rsidR="00821386" w:rsidRPr="00F2746A" w:rsidRDefault="00821386" w:rsidP="00915795">
                      <w:pPr>
                        <w:pStyle w:val="Heading1"/>
                        <w:spacing w:after="100" w:afterAutospacing="1" w:line="260" w:lineRule="exact"/>
                        <w:ind w:left="5"/>
                        <w:rPr>
                          <w:noProof/>
                          <w:color w:val="939597"/>
                          <w:sz w:val="20"/>
                          <w:szCs w:val="20"/>
                        </w:rPr>
                      </w:pPr>
                    </w:p>
                    <w:p w14:paraId="7A22CA92" w14:textId="77777777" w:rsidR="00821386" w:rsidRDefault="00821386"/>
                    <w:p w14:paraId="5E1B09D1" w14:textId="77777777" w:rsidR="00821386" w:rsidRPr="00FA482A" w:rsidRDefault="00821386" w:rsidP="00915795">
                      <w:pPr>
                        <w:spacing w:line="300" w:lineRule="exact"/>
                        <w:rPr>
                          <w:rFonts w:ascii="Arial" w:hAnsi="Arial" w:cs="Arial"/>
                          <w:noProof/>
                          <w:color w:val="939597"/>
                          <w:szCs w:val="20"/>
                        </w:rPr>
                      </w:pPr>
                      <w:r w:rsidRPr="00FA482A">
                        <w:rPr>
                          <w:rFonts w:ascii="Arial" w:hAnsi="Arial" w:cs="Arial"/>
                          <w:b/>
                          <w:szCs w:val="20"/>
                        </w:rPr>
                        <w:t>Data for Impact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t xml:space="preserve"> 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  <w:t>University of North Carolina at Chapel Hill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  <w:t>123 West Franklin Street, Suite 330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  <w:t>Chapel Hill, NC 27516 USA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</w:r>
                      <w:r w:rsidRPr="00FA482A">
                        <w:rPr>
                          <w:rFonts w:ascii="Arial" w:hAnsi="Arial" w:cs="Arial"/>
                          <w:shd w:val="clear" w:color="auto" w:fill="FFFFFF"/>
                        </w:rPr>
                        <w:t>Phone: 919-445-9350 | Fax: 919-445-9353</w:t>
                      </w:r>
                      <w:r w:rsidRPr="00FA482A">
                        <w:rPr>
                          <w:rFonts w:ascii="Arial" w:hAnsi="Arial" w:cs="Arial"/>
                        </w:rPr>
                        <w:br/>
                      </w:r>
                      <w:r>
                        <w:br/>
                      </w:r>
                      <w:hyperlink r:id="rId82" w:history="1">
                        <w:r w:rsidRPr="00653E31">
                          <w:rPr>
                            <w:rStyle w:val="Hyperlink"/>
                            <w:rFonts w:ascii="Arial" w:hAnsi="Arial" w:cs="Arial"/>
                            <w:shd w:val="clear" w:color="auto" w:fill="FFFFFF"/>
                          </w:rPr>
                          <w:t>D4I@unc.edu</w:t>
                        </w:r>
                      </w:hyperlink>
                      <w:r w:rsidRPr="00915795">
                        <w:rPr>
                          <w:rFonts w:ascii="Arial" w:hAnsi="Arial" w:cs="Arial"/>
                        </w:rPr>
                        <w:br/>
                      </w:r>
                      <w:hyperlink r:id="rId83" w:tgtFrame="_blank" w:history="1">
                        <w:r w:rsidRPr="00915795">
                          <w:rPr>
                            <w:rStyle w:val="CommentReference"/>
                            <w:rFonts w:ascii="Arial" w:hAnsi="Arial" w:cs="Arial"/>
                            <w:b/>
                            <w:bCs/>
                            <w:sz w:val="22"/>
                            <w:szCs w:val="22"/>
                          </w:rPr>
                          <w:t>http://www.data4impactproject.org</w:t>
                        </w:r>
                      </w:hyperlink>
                      <w:r w:rsidRPr="00FA482A">
                        <w:rPr>
                          <w:rFonts w:ascii="Arial" w:hAnsi="Arial" w:cs="Arial"/>
                          <w:shd w:val="clear" w:color="auto" w:fill="FFFFFF"/>
                        </w:rPr>
                        <w:t> </w:t>
                      </w:r>
                    </w:p>
                    <w:p w14:paraId="4E547E1A" w14:textId="77777777" w:rsidR="00821386" w:rsidRPr="00F2746A" w:rsidRDefault="00821386" w:rsidP="00915795">
                      <w:pPr>
                        <w:pStyle w:val="Heading1"/>
                        <w:spacing w:after="100" w:afterAutospacing="1" w:line="260" w:lineRule="exact"/>
                        <w:ind w:left="5"/>
                        <w:rPr>
                          <w:noProof/>
                          <w:color w:val="939597"/>
                          <w:sz w:val="20"/>
                          <w:szCs w:val="20"/>
                        </w:rPr>
                      </w:pPr>
                    </w:p>
                    <w:p w14:paraId="1A7689DC" w14:textId="77777777" w:rsidR="00821386" w:rsidRDefault="00821386"/>
                    <w:p w14:paraId="50936B4D" w14:textId="77777777" w:rsidR="00821386" w:rsidRPr="00FA482A" w:rsidRDefault="00821386" w:rsidP="00915795">
                      <w:pPr>
                        <w:spacing w:line="300" w:lineRule="exact"/>
                        <w:rPr>
                          <w:rFonts w:ascii="Arial" w:hAnsi="Arial" w:cs="Arial"/>
                          <w:noProof/>
                          <w:color w:val="939597"/>
                          <w:szCs w:val="20"/>
                        </w:rPr>
                      </w:pPr>
                      <w:r w:rsidRPr="00FA482A">
                        <w:rPr>
                          <w:rFonts w:ascii="Arial" w:hAnsi="Arial" w:cs="Arial"/>
                          <w:b/>
                          <w:szCs w:val="20"/>
                        </w:rPr>
                        <w:t>Data for Impact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t xml:space="preserve"> 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  <w:t>University of North Carolina at Chapel Hill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  <w:t>123 West Franklin Street, Suite 330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  <w:t>Chapel Hill, NC 27516 USA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</w:r>
                      <w:r w:rsidRPr="00FA482A">
                        <w:rPr>
                          <w:rFonts w:ascii="Arial" w:hAnsi="Arial" w:cs="Arial"/>
                          <w:shd w:val="clear" w:color="auto" w:fill="FFFFFF"/>
                        </w:rPr>
                        <w:t>Phone: 919-445-9350 | Fax: 919-445-9353</w:t>
                      </w:r>
                      <w:r w:rsidRPr="00FA482A">
                        <w:rPr>
                          <w:rFonts w:ascii="Arial" w:hAnsi="Arial" w:cs="Arial"/>
                        </w:rPr>
                        <w:br/>
                      </w:r>
                      <w:r>
                        <w:br/>
                      </w:r>
                      <w:hyperlink r:id="rId84" w:history="1">
                        <w:r w:rsidRPr="00653E31">
                          <w:rPr>
                            <w:rStyle w:val="Hyperlink"/>
                            <w:rFonts w:ascii="Arial" w:hAnsi="Arial" w:cs="Arial"/>
                            <w:shd w:val="clear" w:color="auto" w:fill="FFFFFF"/>
                          </w:rPr>
                          <w:t>D4I@unc.edu</w:t>
                        </w:r>
                      </w:hyperlink>
                      <w:r w:rsidRPr="00915795">
                        <w:rPr>
                          <w:rFonts w:ascii="Arial" w:hAnsi="Arial" w:cs="Arial"/>
                        </w:rPr>
                        <w:br/>
                      </w:r>
                      <w:hyperlink r:id="rId85" w:tgtFrame="_blank" w:history="1">
                        <w:r w:rsidRPr="00915795">
                          <w:rPr>
                            <w:rStyle w:val="CommentReference"/>
                            <w:rFonts w:ascii="Arial" w:hAnsi="Arial" w:cs="Arial"/>
                            <w:b/>
                            <w:bCs/>
                            <w:sz w:val="22"/>
                            <w:szCs w:val="22"/>
                          </w:rPr>
                          <w:t>http://www.data4impactproject.org</w:t>
                        </w:r>
                      </w:hyperlink>
                      <w:r w:rsidRPr="00FA482A">
                        <w:rPr>
                          <w:rFonts w:ascii="Arial" w:hAnsi="Arial" w:cs="Arial"/>
                          <w:shd w:val="clear" w:color="auto" w:fill="FFFFFF"/>
                        </w:rPr>
                        <w:t> </w:t>
                      </w:r>
                    </w:p>
                    <w:p w14:paraId="42885385" w14:textId="77777777" w:rsidR="00821386" w:rsidRPr="00F2746A" w:rsidRDefault="00821386" w:rsidP="00915795">
                      <w:pPr>
                        <w:pStyle w:val="Heading1"/>
                        <w:spacing w:after="100" w:afterAutospacing="1" w:line="260" w:lineRule="exact"/>
                        <w:ind w:left="5"/>
                        <w:rPr>
                          <w:noProof/>
                          <w:color w:val="939597"/>
                          <w:sz w:val="20"/>
                          <w:szCs w:val="20"/>
                        </w:rPr>
                      </w:pPr>
                    </w:p>
                    <w:p w14:paraId="02F8FA66" w14:textId="77777777" w:rsidR="00821386" w:rsidRDefault="00821386"/>
                    <w:p w14:paraId="2045EC47" w14:textId="77777777" w:rsidR="00821386" w:rsidRPr="00FA482A" w:rsidRDefault="00821386" w:rsidP="00915795">
                      <w:pPr>
                        <w:spacing w:line="300" w:lineRule="exact"/>
                        <w:rPr>
                          <w:rFonts w:ascii="Arial" w:hAnsi="Arial" w:cs="Arial"/>
                          <w:noProof/>
                          <w:color w:val="939597"/>
                          <w:szCs w:val="20"/>
                        </w:rPr>
                      </w:pPr>
                      <w:r w:rsidRPr="00FA482A">
                        <w:rPr>
                          <w:rFonts w:ascii="Arial" w:hAnsi="Arial" w:cs="Arial"/>
                          <w:b/>
                          <w:szCs w:val="20"/>
                        </w:rPr>
                        <w:t>Data for Impact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t xml:space="preserve"> 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  <w:t>University of North Carolina at Chapel Hill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  <w:t>123 West Franklin Street, Suite 330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  <w:t>Chapel Hill, NC 27516 USA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</w:r>
                      <w:r w:rsidRPr="00FA482A">
                        <w:rPr>
                          <w:rFonts w:ascii="Arial" w:hAnsi="Arial" w:cs="Arial"/>
                          <w:shd w:val="clear" w:color="auto" w:fill="FFFFFF"/>
                        </w:rPr>
                        <w:t>Phone: 919-445-9350 | Fax: 919-445-9353</w:t>
                      </w:r>
                      <w:r w:rsidRPr="00FA482A">
                        <w:rPr>
                          <w:rFonts w:ascii="Arial" w:hAnsi="Arial" w:cs="Arial"/>
                        </w:rPr>
                        <w:br/>
                      </w:r>
                      <w:r>
                        <w:br/>
                      </w:r>
                      <w:hyperlink r:id="rId86" w:history="1">
                        <w:r w:rsidRPr="00653E31">
                          <w:rPr>
                            <w:rStyle w:val="Hyperlink"/>
                            <w:rFonts w:ascii="Arial" w:hAnsi="Arial" w:cs="Arial"/>
                            <w:shd w:val="clear" w:color="auto" w:fill="FFFFFF"/>
                          </w:rPr>
                          <w:t>D4I@unc.edu</w:t>
                        </w:r>
                      </w:hyperlink>
                      <w:r w:rsidRPr="00915795">
                        <w:rPr>
                          <w:rFonts w:ascii="Arial" w:hAnsi="Arial" w:cs="Arial"/>
                        </w:rPr>
                        <w:br/>
                      </w:r>
                      <w:hyperlink r:id="rId87" w:tgtFrame="_blank" w:history="1">
                        <w:r w:rsidRPr="00915795">
                          <w:rPr>
                            <w:rStyle w:val="CommentReference"/>
                            <w:rFonts w:ascii="Arial" w:hAnsi="Arial" w:cs="Arial"/>
                            <w:b/>
                            <w:bCs/>
                            <w:sz w:val="22"/>
                            <w:szCs w:val="22"/>
                          </w:rPr>
                          <w:t>http://www.data4impactproject.org</w:t>
                        </w:r>
                      </w:hyperlink>
                      <w:r w:rsidRPr="00FA482A">
                        <w:rPr>
                          <w:rFonts w:ascii="Arial" w:hAnsi="Arial" w:cs="Arial"/>
                          <w:shd w:val="clear" w:color="auto" w:fill="FFFFFF"/>
                        </w:rPr>
                        <w:t> </w:t>
                      </w:r>
                    </w:p>
                    <w:p w14:paraId="35861F2F" w14:textId="77777777" w:rsidR="00821386" w:rsidRPr="00F2746A" w:rsidRDefault="00821386" w:rsidP="00915795">
                      <w:pPr>
                        <w:pStyle w:val="Heading1"/>
                        <w:spacing w:after="100" w:afterAutospacing="1" w:line="260" w:lineRule="exact"/>
                        <w:ind w:left="5"/>
                        <w:rPr>
                          <w:noProof/>
                          <w:color w:val="939597"/>
                          <w:sz w:val="20"/>
                          <w:szCs w:val="20"/>
                        </w:rPr>
                      </w:pPr>
                    </w:p>
                    <w:p w14:paraId="75671B2C" w14:textId="77777777" w:rsidR="00821386" w:rsidRDefault="00821386"/>
                    <w:p w14:paraId="0F8A63AB" w14:textId="77777777" w:rsidR="00821386" w:rsidRPr="00FA482A" w:rsidRDefault="00821386" w:rsidP="00915795">
                      <w:pPr>
                        <w:spacing w:line="300" w:lineRule="exact"/>
                        <w:rPr>
                          <w:rFonts w:ascii="Arial" w:hAnsi="Arial" w:cs="Arial"/>
                          <w:noProof/>
                          <w:color w:val="939597"/>
                          <w:szCs w:val="20"/>
                        </w:rPr>
                      </w:pPr>
                      <w:r w:rsidRPr="00FA482A">
                        <w:rPr>
                          <w:rFonts w:ascii="Arial" w:hAnsi="Arial" w:cs="Arial"/>
                          <w:b/>
                          <w:szCs w:val="20"/>
                        </w:rPr>
                        <w:t>Data for Impact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t xml:space="preserve"> 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  <w:t>University of North Carolina at Chapel Hill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  <w:t>123 West Franklin Street, Suite 330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  <w:t>Chapel Hill, NC 27516 USA</w:t>
                      </w:r>
                      <w:r w:rsidRPr="00FA482A">
                        <w:rPr>
                          <w:rFonts w:ascii="Arial" w:hAnsi="Arial" w:cs="Arial"/>
                          <w:szCs w:val="20"/>
                        </w:rPr>
                        <w:br/>
                      </w:r>
                      <w:r w:rsidRPr="00FA482A">
                        <w:rPr>
                          <w:rFonts w:ascii="Arial" w:hAnsi="Arial" w:cs="Arial"/>
                          <w:shd w:val="clear" w:color="auto" w:fill="FFFFFF"/>
                        </w:rPr>
                        <w:t>Phone: 919-445-9350 | Fax: 919-445-9353</w:t>
                      </w:r>
                      <w:r w:rsidRPr="00FA482A">
                        <w:rPr>
                          <w:rFonts w:ascii="Arial" w:hAnsi="Arial" w:cs="Arial"/>
                        </w:rPr>
                        <w:br/>
                      </w:r>
                      <w:r>
                        <w:br/>
                      </w:r>
                      <w:hyperlink r:id="rId88" w:history="1">
                        <w:r w:rsidRPr="00653E31">
                          <w:rPr>
                            <w:rStyle w:val="Hyperlink"/>
                            <w:rFonts w:ascii="Arial" w:hAnsi="Arial" w:cs="Arial"/>
                            <w:shd w:val="clear" w:color="auto" w:fill="FFFFFF"/>
                          </w:rPr>
                          <w:t>D4I@unc.edu</w:t>
                        </w:r>
                      </w:hyperlink>
                      <w:r w:rsidRPr="00915795">
                        <w:rPr>
                          <w:rFonts w:ascii="Arial" w:hAnsi="Arial" w:cs="Arial"/>
                        </w:rPr>
                        <w:br/>
                      </w:r>
                      <w:hyperlink r:id="rId89" w:tgtFrame="_blank" w:history="1">
                        <w:r w:rsidRPr="00915795">
                          <w:rPr>
                            <w:rStyle w:val="CommentReference"/>
                            <w:rFonts w:ascii="Arial" w:hAnsi="Arial" w:cs="Arial"/>
                            <w:b/>
                            <w:bCs/>
                            <w:sz w:val="22"/>
                            <w:szCs w:val="22"/>
                          </w:rPr>
                          <w:t>http://www.data4impactproject.org</w:t>
                        </w:r>
                      </w:hyperlink>
                      <w:r w:rsidRPr="00FA482A">
                        <w:rPr>
                          <w:rFonts w:ascii="Arial" w:hAnsi="Arial" w:cs="Arial"/>
                          <w:shd w:val="clear" w:color="auto" w:fill="FFFFFF"/>
                        </w:rPr>
                        <w:t> </w:t>
                      </w:r>
                    </w:p>
                    <w:p w14:paraId="4B1E5430" w14:textId="77777777" w:rsidR="00821386" w:rsidRPr="00F2746A" w:rsidRDefault="00821386" w:rsidP="00915795">
                      <w:pPr>
                        <w:pStyle w:val="Heading1"/>
                        <w:spacing w:after="100" w:afterAutospacing="1" w:line="260" w:lineRule="exact"/>
                        <w:ind w:left="5"/>
                        <w:rPr>
                          <w:noProof/>
                          <w:color w:val="939597"/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915795" w:rsidRPr="00915795">
        <w:rPr>
          <w:rFonts w:ascii="Century Gothic" w:hAnsi="Century Gothic"/>
          <w:noProof/>
        </w:rPr>
        <mc:AlternateContent>
          <mc:Choice Requires="wpg">
            <w:drawing>
              <wp:anchor distT="0" distB="0" distL="114300" distR="114300" simplePos="0" relativeHeight="251730944" behindDoc="1" locked="0" layoutInCell="1" allowOverlap="1" wp14:anchorId="0588A533" wp14:editId="33714542">
                <wp:simplePos x="0" y="0"/>
                <wp:positionH relativeFrom="margin">
                  <wp:align>center</wp:align>
                </wp:positionH>
                <wp:positionV relativeFrom="page">
                  <wp:align>top</wp:align>
                </wp:positionV>
                <wp:extent cx="7772400" cy="8879840"/>
                <wp:effectExtent l="0" t="0" r="19050" b="16510"/>
                <wp:wrapNone/>
                <wp:docPr id="27" name="Group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772400" cy="8879840"/>
                          <a:chOff x="0" y="11"/>
                          <a:chExt cx="12240" cy="13984"/>
                        </a:xfrm>
                      </wpg:grpSpPr>
                      <wps:wsp>
                        <wps:cNvPr id="28" name="Line 17"/>
                        <wps:cNvCnPr>
                          <a:cxnSpLocks noChangeShapeType="1"/>
                        </wps:cNvCnPr>
                        <wps:spPr bwMode="auto">
                          <a:xfrm>
                            <a:off x="4449" y="11"/>
                            <a:ext cx="0" cy="5861"/>
                          </a:xfrm>
                          <a:prstGeom prst="line">
                            <a:avLst/>
                          </a:prstGeom>
                          <a:noFill/>
                          <a:ln w="13094">
                            <a:solidFill>
                              <a:srgbClr val="9EA3A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962" name="Line 18"/>
                        <wps:cNvCnPr>
                          <a:cxnSpLocks noChangeShapeType="1"/>
                        </wps:cNvCnPr>
                        <wps:spPr bwMode="auto">
                          <a:xfrm>
                            <a:off x="0" y="5875"/>
                            <a:ext cx="12240" cy="0"/>
                          </a:xfrm>
                          <a:prstGeom prst="line">
                            <a:avLst/>
                          </a:prstGeom>
                          <a:noFill/>
                          <a:ln w="13094">
                            <a:solidFill>
                              <a:srgbClr val="9EA3A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979" name="Line 19"/>
                        <wps:cNvCnPr>
                          <a:cxnSpLocks noChangeShapeType="1"/>
                        </wps:cNvCnPr>
                        <wps:spPr bwMode="auto">
                          <a:xfrm>
                            <a:off x="8" y="1828"/>
                            <a:ext cx="12177" cy="0"/>
                          </a:xfrm>
                          <a:prstGeom prst="line">
                            <a:avLst/>
                          </a:prstGeom>
                          <a:noFill/>
                          <a:ln w="13094">
                            <a:solidFill>
                              <a:srgbClr val="9EA3A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980" name="Line 20"/>
                        <wps:cNvCnPr>
                          <a:cxnSpLocks noChangeShapeType="1"/>
                        </wps:cNvCnPr>
                        <wps:spPr bwMode="auto">
                          <a:xfrm>
                            <a:off x="4449" y="12924"/>
                            <a:ext cx="0" cy="1070"/>
                          </a:xfrm>
                          <a:prstGeom prst="line">
                            <a:avLst/>
                          </a:prstGeom>
                          <a:noFill/>
                          <a:ln w="13094">
                            <a:solidFill>
                              <a:srgbClr val="9EA3A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981" name="Line 21"/>
                        <wps:cNvCnPr>
                          <a:cxnSpLocks noChangeShapeType="1"/>
                        </wps:cNvCnPr>
                        <wps:spPr bwMode="auto">
                          <a:xfrm>
                            <a:off x="8" y="13970"/>
                            <a:ext cx="12177" cy="0"/>
                          </a:xfrm>
                          <a:prstGeom prst="line">
                            <a:avLst/>
                          </a:prstGeom>
                          <a:noFill/>
                          <a:ln w="13094">
                            <a:solidFill>
                              <a:srgbClr val="9EA3A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982" name="AutoShape 22"/>
                        <wps:cNvSpPr>
                          <a:spLocks/>
                        </wps:cNvSpPr>
                        <wps:spPr bwMode="auto">
                          <a:xfrm>
                            <a:off x="0" y="9922"/>
                            <a:ext cx="12235" cy="2"/>
                          </a:xfrm>
                          <a:custGeom>
                            <a:avLst/>
                            <a:gdLst>
                              <a:gd name="T0" fmla="*/ 7668 w 12235"/>
                              <a:gd name="T1" fmla="*/ 12235 w 12235"/>
                              <a:gd name="T2" fmla="*/ 0 w 12235"/>
                              <a:gd name="T3" fmla="*/ 616 w 12235"/>
                            </a:gdLst>
                            <a:ahLst/>
                            <a:cxnLst>
                              <a:cxn ang="0">
                                <a:pos x="T0" y="0"/>
                              </a:cxn>
                              <a:cxn ang="0">
                                <a:pos x="T1" y="0"/>
                              </a:cxn>
                              <a:cxn ang="0">
                                <a:pos x="T2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235">
                                <a:moveTo>
                                  <a:pt x="7668" y="0"/>
                                </a:moveTo>
                                <a:lnTo>
                                  <a:pt x="12235" y="0"/>
                                </a:lnTo>
                                <a:moveTo>
                                  <a:pt x="0" y="0"/>
                                </a:moveTo>
                                <a:lnTo>
                                  <a:pt x="616" y="0"/>
                                </a:lnTo>
                              </a:path>
                            </a:pathLst>
                          </a:custGeom>
                          <a:noFill/>
                          <a:ln w="13094">
                            <a:solidFill>
                              <a:srgbClr val="9EA3A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983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615" y="5871"/>
                            <a:ext cx="7053" cy="7053"/>
                          </a:xfrm>
                          <a:prstGeom prst="rect">
                            <a:avLst/>
                          </a:prstGeom>
                          <a:noFill/>
                          <a:ln w="13094">
                            <a:solidFill>
                              <a:srgbClr val="9EA3AB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984" name="Freeform 24"/>
                        <wps:cNvSpPr>
                          <a:spLocks/>
                        </wps:cNvSpPr>
                        <wps:spPr bwMode="auto">
                          <a:xfrm>
                            <a:off x="613" y="5869"/>
                            <a:ext cx="7058" cy="7058"/>
                          </a:xfrm>
                          <a:custGeom>
                            <a:avLst/>
                            <a:gdLst>
                              <a:gd name="T0" fmla="+- 0 4442 613"/>
                              <a:gd name="T1" fmla="*/ T0 w 7058"/>
                              <a:gd name="T2" fmla="+- 0 12914 5869"/>
                              <a:gd name="T3" fmla="*/ 12914 h 7058"/>
                              <a:gd name="T4" fmla="+- 0 4808 613"/>
                              <a:gd name="T5" fmla="*/ T4 w 7058"/>
                              <a:gd name="T6" fmla="+- 0 12864 5869"/>
                              <a:gd name="T7" fmla="*/ 12864 h 7058"/>
                              <a:gd name="T8" fmla="+- 0 5161 613"/>
                              <a:gd name="T9" fmla="*/ T8 w 7058"/>
                              <a:gd name="T10" fmla="+- 0 12778 5869"/>
                              <a:gd name="T11" fmla="*/ 12778 h 7058"/>
                              <a:gd name="T12" fmla="+- 0 5499 613"/>
                              <a:gd name="T13" fmla="*/ T12 w 7058"/>
                              <a:gd name="T14" fmla="+- 0 12657 5869"/>
                              <a:gd name="T15" fmla="*/ 12657 h 7058"/>
                              <a:gd name="T16" fmla="+- 0 5820 613"/>
                              <a:gd name="T17" fmla="*/ T16 w 7058"/>
                              <a:gd name="T18" fmla="+- 0 12503 5869"/>
                              <a:gd name="T19" fmla="*/ 12503 h 7058"/>
                              <a:gd name="T20" fmla="+- 0 6122 613"/>
                              <a:gd name="T21" fmla="*/ T20 w 7058"/>
                              <a:gd name="T22" fmla="+- 0 12319 5869"/>
                              <a:gd name="T23" fmla="*/ 12319 h 7058"/>
                              <a:gd name="T24" fmla="+- 0 6403 613"/>
                              <a:gd name="T25" fmla="*/ T24 w 7058"/>
                              <a:gd name="T26" fmla="+- 0 12107 5869"/>
                              <a:gd name="T27" fmla="*/ 12107 h 7058"/>
                              <a:gd name="T28" fmla="+- 0 6662 613"/>
                              <a:gd name="T29" fmla="*/ T28 w 7058"/>
                              <a:gd name="T30" fmla="+- 0 11868 5869"/>
                              <a:gd name="T31" fmla="*/ 11868 h 7058"/>
                              <a:gd name="T32" fmla="+- 0 6895 613"/>
                              <a:gd name="T33" fmla="*/ T32 w 7058"/>
                              <a:gd name="T34" fmla="+- 0 11605 5869"/>
                              <a:gd name="T35" fmla="*/ 11605 h 7058"/>
                              <a:gd name="T36" fmla="+- 0 7102 613"/>
                              <a:gd name="T37" fmla="*/ T36 w 7058"/>
                              <a:gd name="T38" fmla="+- 0 11320 5869"/>
                              <a:gd name="T39" fmla="*/ 11320 h 7058"/>
                              <a:gd name="T40" fmla="+- 0 7280 613"/>
                              <a:gd name="T41" fmla="*/ T40 w 7058"/>
                              <a:gd name="T42" fmla="+- 0 11014 5869"/>
                              <a:gd name="T43" fmla="*/ 11014 h 7058"/>
                              <a:gd name="T44" fmla="+- 0 7427 613"/>
                              <a:gd name="T45" fmla="*/ T44 w 7058"/>
                              <a:gd name="T46" fmla="+- 0 10689 5869"/>
                              <a:gd name="T47" fmla="*/ 10689 h 7058"/>
                              <a:gd name="T48" fmla="+- 0 7541 613"/>
                              <a:gd name="T49" fmla="*/ T48 w 7058"/>
                              <a:gd name="T50" fmla="+- 0 10348 5869"/>
                              <a:gd name="T51" fmla="*/ 10348 h 7058"/>
                              <a:gd name="T52" fmla="+- 0 7621 613"/>
                              <a:gd name="T53" fmla="*/ T52 w 7058"/>
                              <a:gd name="T54" fmla="+- 0 9992 5869"/>
                              <a:gd name="T55" fmla="*/ 9992 h 7058"/>
                              <a:gd name="T56" fmla="+- 0 7664 613"/>
                              <a:gd name="T57" fmla="*/ T56 w 7058"/>
                              <a:gd name="T58" fmla="+- 0 9624 5869"/>
                              <a:gd name="T59" fmla="*/ 9624 h 7058"/>
                              <a:gd name="T60" fmla="+- 0 7668 613"/>
                              <a:gd name="T61" fmla="*/ T60 w 7058"/>
                              <a:gd name="T62" fmla="+- 0 9247 5869"/>
                              <a:gd name="T63" fmla="*/ 9247 h 7058"/>
                              <a:gd name="T64" fmla="+- 0 7632 613"/>
                              <a:gd name="T65" fmla="*/ T64 w 7058"/>
                              <a:gd name="T66" fmla="+- 0 8877 5869"/>
                              <a:gd name="T67" fmla="*/ 8877 h 7058"/>
                              <a:gd name="T68" fmla="+- 0 7560 613"/>
                              <a:gd name="T69" fmla="*/ T68 w 7058"/>
                              <a:gd name="T70" fmla="+- 0 8518 5869"/>
                              <a:gd name="T71" fmla="*/ 8518 h 7058"/>
                              <a:gd name="T72" fmla="+- 0 7453 613"/>
                              <a:gd name="T73" fmla="*/ T72 w 7058"/>
                              <a:gd name="T74" fmla="+- 0 8174 5869"/>
                              <a:gd name="T75" fmla="*/ 8174 h 7058"/>
                              <a:gd name="T76" fmla="+- 0 7312 613"/>
                              <a:gd name="T77" fmla="*/ T76 w 7058"/>
                              <a:gd name="T78" fmla="+- 0 7846 5869"/>
                              <a:gd name="T79" fmla="*/ 7846 h 7058"/>
                              <a:gd name="T80" fmla="+- 0 7140 613"/>
                              <a:gd name="T81" fmla="*/ T80 w 7058"/>
                              <a:gd name="T82" fmla="+- 0 7536 5869"/>
                              <a:gd name="T83" fmla="*/ 7536 h 7058"/>
                              <a:gd name="T84" fmla="+- 0 6939 613"/>
                              <a:gd name="T85" fmla="*/ T84 w 7058"/>
                              <a:gd name="T86" fmla="+- 0 7246 5869"/>
                              <a:gd name="T87" fmla="*/ 7246 h 7058"/>
                              <a:gd name="T88" fmla="+- 0 6711 613"/>
                              <a:gd name="T89" fmla="*/ T88 w 7058"/>
                              <a:gd name="T90" fmla="+- 0 6979 5869"/>
                              <a:gd name="T91" fmla="*/ 6979 h 7058"/>
                              <a:gd name="T92" fmla="+- 0 6457 613"/>
                              <a:gd name="T93" fmla="*/ T92 w 7058"/>
                              <a:gd name="T94" fmla="+- 0 6735 5869"/>
                              <a:gd name="T95" fmla="*/ 6735 h 7058"/>
                              <a:gd name="T96" fmla="+- 0 6180 613"/>
                              <a:gd name="T97" fmla="*/ T96 w 7058"/>
                              <a:gd name="T98" fmla="+- 0 6517 5869"/>
                              <a:gd name="T99" fmla="*/ 6517 h 7058"/>
                              <a:gd name="T100" fmla="+- 0 5882 613"/>
                              <a:gd name="T101" fmla="*/ T100 w 7058"/>
                              <a:gd name="T102" fmla="+- 0 6328 5869"/>
                              <a:gd name="T103" fmla="*/ 6328 h 7058"/>
                              <a:gd name="T104" fmla="+- 0 5565 613"/>
                              <a:gd name="T105" fmla="*/ T104 w 7058"/>
                              <a:gd name="T106" fmla="+- 0 6168 5869"/>
                              <a:gd name="T107" fmla="*/ 6168 h 7058"/>
                              <a:gd name="T108" fmla="+- 0 5230 613"/>
                              <a:gd name="T109" fmla="*/ T108 w 7058"/>
                              <a:gd name="T110" fmla="+- 0 6040 5869"/>
                              <a:gd name="T111" fmla="*/ 6040 h 7058"/>
                              <a:gd name="T112" fmla="+- 0 4880 613"/>
                              <a:gd name="T113" fmla="*/ T112 w 7058"/>
                              <a:gd name="T114" fmla="+- 0 5947 5869"/>
                              <a:gd name="T115" fmla="*/ 5947 h 7058"/>
                              <a:gd name="T116" fmla="+- 0 4516 613"/>
                              <a:gd name="T117" fmla="*/ T116 w 7058"/>
                              <a:gd name="T118" fmla="+- 0 5889 5869"/>
                              <a:gd name="T119" fmla="*/ 5889 h 7058"/>
                              <a:gd name="T120" fmla="+- 0 4142 613"/>
                              <a:gd name="T121" fmla="*/ T120 w 7058"/>
                              <a:gd name="T122" fmla="+- 0 5869 5869"/>
                              <a:gd name="T123" fmla="*/ 5869 h 7058"/>
                              <a:gd name="T124" fmla="+- 0 3767 613"/>
                              <a:gd name="T125" fmla="*/ T124 w 7058"/>
                              <a:gd name="T126" fmla="+- 0 5889 5869"/>
                              <a:gd name="T127" fmla="*/ 5889 h 7058"/>
                              <a:gd name="T128" fmla="+- 0 3404 613"/>
                              <a:gd name="T129" fmla="*/ T128 w 7058"/>
                              <a:gd name="T130" fmla="+- 0 5947 5869"/>
                              <a:gd name="T131" fmla="*/ 5947 h 7058"/>
                              <a:gd name="T132" fmla="+- 0 3054 613"/>
                              <a:gd name="T133" fmla="*/ T132 w 7058"/>
                              <a:gd name="T134" fmla="+- 0 6040 5869"/>
                              <a:gd name="T135" fmla="*/ 6040 h 7058"/>
                              <a:gd name="T136" fmla="+- 0 2719 613"/>
                              <a:gd name="T137" fmla="*/ T136 w 7058"/>
                              <a:gd name="T138" fmla="+- 0 6168 5869"/>
                              <a:gd name="T139" fmla="*/ 6168 h 7058"/>
                              <a:gd name="T140" fmla="+- 0 2402 613"/>
                              <a:gd name="T141" fmla="*/ T140 w 7058"/>
                              <a:gd name="T142" fmla="+- 0 6328 5869"/>
                              <a:gd name="T143" fmla="*/ 6328 h 7058"/>
                              <a:gd name="T144" fmla="+- 0 2104 613"/>
                              <a:gd name="T145" fmla="*/ T144 w 7058"/>
                              <a:gd name="T146" fmla="+- 0 6517 5869"/>
                              <a:gd name="T147" fmla="*/ 6517 h 7058"/>
                              <a:gd name="T148" fmla="+- 0 1827 613"/>
                              <a:gd name="T149" fmla="*/ T148 w 7058"/>
                              <a:gd name="T150" fmla="+- 0 6735 5869"/>
                              <a:gd name="T151" fmla="*/ 6735 h 7058"/>
                              <a:gd name="T152" fmla="+- 0 1573 613"/>
                              <a:gd name="T153" fmla="*/ T152 w 7058"/>
                              <a:gd name="T154" fmla="+- 0 6979 5869"/>
                              <a:gd name="T155" fmla="*/ 6979 h 7058"/>
                              <a:gd name="T156" fmla="+- 0 1345 613"/>
                              <a:gd name="T157" fmla="*/ T156 w 7058"/>
                              <a:gd name="T158" fmla="+- 0 7246 5869"/>
                              <a:gd name="T159" fmla="*/ 7246 h 7058"/>
                              <a:gd name="T160" fmla="+- 0 1144 613"/>
                              <a:gd name="T161" fmla="*/ T160 w 7058"/>
                              <a:gd name="T162" fmla="+- 0 7536 5869"/>
                              <a:gd name="T163" fmla="*/ 7536 h 7058"/>
                              <a:gd name="T164" fmla="+- 0 972 613"/>
                              <a:gd name="T165" fmla="*/ T164 w 7058"/>
                              <a:gd name="T166" fmla="+- 0 7846 5869"/>
                              <a:gd name="T167" fmla="*/ 7846 h 7058"/>
                              <a:gd name="T168" fmla="+- 0 831 613"/>
                              <a:gd name="T169" fmla="*/ T168 w 7058"/>
                              <a:gd name="T170" fmla="+- 0 8174 5869"/>
                              <a:gd name="T171" fmla="*/ 8174 h 7058"/>
                              <a:gd name="T172" fmla="+- 0 724 613"/>
                              <a:gd name="T173" fmla="*/ T172 w 7058"/>
                              <a:gd name="T174" fmla="+- 0 8518 5869"/>
                              <a:gd name="T175" fmla="*/ 8518 h 7058"/>
                              <a:gd name="T176" fmla="+- 0 651 613"/>
                              <a:gd name="T177" fmla="*/ T176 w 7058"/>
                              <a:gd name="T178" fmla="+- 0 8877 5869"/>
                              <a:gd name="T179" fmla="*/ 8877 h 7058"/>
                              <a:gd name="T180" fmla="+- 0 616 613"/>
                              <a:gd name="T181" fmla="*/ T180 w 7058"/>
                              <a:gd name="T182" fmla="+- 0 9247 5869"/>
                              <a:gd name="T183" fmla="*/ 9247 h 7058"/>
                              <a:gd name="T184" fmla="+- 0 620 613"/>
                              <a:gd name="T185" fmla="*/ T184 w 7058"/>
                              <a:gd name="T186" fmla="+- 0 9624 5869"/>
                              <a:gd name="T187" fmla="*/ 9624 h 7058"/>
                              <a:gd name="T188" fmla="+- 0 663 613"/>
                              <a:gd name="T189" fmla="*/ T188 w 7058"/>
                              <a:gd name="T190" fmla="+- 0 9992 5869"/>
                              <a:gd name="T191" fmla="*/ 9992 h 7058"/>
                              <a:gd name="T192" fmla="+- 0 742 613"/>
                              <a:gd name="T193" fmla="*/ T192 w 7058"/>
                              <a:gd name="T194" fmla="+- 0 10348 5869"/>
                              <a:gd name="T195" fmla="*/ 10348 h 7058"/>
                              <a:gd name="T196" fmla="+- 0 857 613"/>
                              <a:gd name="T197" fmla="*/ T196 w 7058"/>
                              <a:gd name="T198" fmla="+- 0 10689 5869"/>
                              <a:gd name="T199" fmla="*/ 10689 h 7058"/>
                              <a:gd name="T200" fmla="+- 0 1004 613"/>
                              <a:gd name="T201" fmla="*/ T200 w 7058"/>
                              <a:gd name="T202" fmla="+- 0 11014 5869"/>
                              <a:gd name="T203" fmla="*/ 11014 h 7058"/>
                              <a:gd name="T204" fmla="+- 0 1182 613"/>
                              <a:gd name="T205" fmla="*/ T204 w 7058"/>
                              <a:gd name="T206" fmla="+- 0 11320 5869"/>
                              <a:gd name="T207" fmla="*/ 11320 h 7058"/>
                              <a:gd name="T208" fmla="+- 0 1388 613"/>
                              <a:gd name="T209" fmla="*/ T208 w 7058"/>
                              <a:gd name="T210" fmla="+- 0 11605 5869"/>
                              <a:gd name="T211" fmla="*/ 11605 h 7058"/>
                              <a:gd name="T212" fmla="+- 0 1622 613"/>
                              <a:gd name="T213" fmla="*/ T212 w 7058"/>
                              <a:gd name="T214" fmla="+- 0 11868 5869"/>
                              <a:gd name="T215" fmla="*/ 11868 h 7058"/>
                              <a:gd name="T216" fmla="+- 0 1880 613"/>
                              <a:gd name="T217" fmla="*/ T216 w 7058"/>
                              <a:gd name="T218" fmla="+- 0 12107 5869"/>
                              <a:gd name="T219" fmla="*/ 12107 h 7058"/>
                              <a:gd name="T220" fmla="+- 0 2162 613"/>
                              <a:gd name="T221" fmla="*/ T220 w 7058"/>
                              <a:gd name="T222" fmla="+- 0 12319 5869"/>
                              <a:gd name="T223" fmla="*/ 12319 h 7058"/>
                              <a:gd name="T224" fmla="+- 0 2464 613"/>
                              <a:gd name="T225" fmla="*/ T224 w 7058"/>
                              <a:gd name="T226" fmla="+- 0 12503 5869"/>
                              <a:gd name="T227" fmla="*/ 12503 h 7058"/>
                              <a:gd name="T228" fmla="+- 0 2785 613"/>
                              <a:gd name="T229" fmla="*/ T228 w 7058"/>
                              <a:gd name="T230" fmla="+- 0 12657 5869"/>
                              <a:gd name="T231" fmla="*/ 12657 h 7058"/>
                              <a:gd name="T232" fmla="+- 0 3123 613"/>
                              <a:gd name="T233" fmla="*/ T232 w 7058"/>
                              <a:gd name="T234" fmla="+- 0 12778 5869"/>
                              <a:gd name="T235" fmla="*/ 12778 h 7058"/>
                              <a:gd name="T236" fmla="+- 0 3476 613"/>
                              <a:gd name="T237" fmla="*/ T236 w 7058"/>
                              <a:gd name="T238" fmla="+- 0 12864 5869"/>
                              <a:gd name="T239" fmla="*/ 12864 h 7058"/>
                              <a:gd name="T240" fmla="+- 0 3841 613"/>
                              <a:gd name="T241" fmla="*/ T240 w 7058"/>
                              <a:gd name="T242" fmla="+- 0 12914 5869"/>
                              <a:gd name="T243" fmla="*/ 12914 h 705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</a:cxnLst>
                            <a:rect l="0" t="0" r="r" b="b"/>
                            <a:pathLst>
                              <a:path w="7058" h="7058">
                                <a:moveTo>
                                  <a:pt x="3529" y="7058"/>
                                </a:moveTo>
                                <a:lnTo>
                                  <a:pt x="3605" y="7057"/>
                                </a:lnTo>
                                <a:lnTo>
                                  <a:pt x="3680" y="7055"/>
                                </a:lnTo>
                                <a:lnTo>
                                  <a:pt x="3755" y="7051"/>
                                </a:lnTo>
                                <a:lnTo>
                                  <a:pt x="3829" y="7045"/>
                                </a:lnTo>
                                <a:lnTo>
                                  <a:pt x="3903" y="7038"/>
                                </a:lnTo>
                                <a:lnTo>
                                  <a:pt x="3977" y="7030"/>
                                </a:lnTo>
                                <a:lnTo>
                                  <a:pt x="4050" y="7020"/>
                                </a:lnTo>
                                <a:lnTo>
                                  <a:pt x="4123" y="7008"/>
                                </a:lnTo>
                                <a:lnTo>
                                  <a:pt x="4195" y="6995"/>
                                </a:lnTo>
                                <a:lnTo>
                                  <a:pt x="4267" y="6981"/>
                                </a:lnTo>
                                <a:lnTo>
                                  <a:pt x="4338" y="6965"/>
                                </a:lnTo>
                                <a:lnTo>
                                  <a:pt x="4409" y="6947"/>
                                </a:lnTo>
                                <a:lnTo>
                                  <a:pt x="4479" y="6929"/>
                                </a:lnTo>
                                <a:lnTo>
                                  <a:pt x="4548" y="6909"/>
                                </a:lnTo>
                                <a:lnTo>
                                  <a:pt x="4617" y="6887"/>
                                </a:lnTo>
                                <a:lnTo>
                                  <a:pt x="4685" y="6864"/>
                                </a:lnTo>
                                <a:lnTo>
                                  <a:pt x="4753" y="6840"/>
                                </a:lnTo>
                                <a:lnTo>
                                  <a:pt x="4820" y="6814"/>
                                </a:lnTo>
                                <a:lnTo>
                                  <a:pt x="4886" y="6788"/>
                                </a:lnTo>
                                <a:lnTo>
                                  <a:pt x="4952" y="6759"/>
                                </a:lnTo>
                                <a:lnTo>
                                  <a:pt x="5017" y="6730"/>
                                </a:lnTo>
                                <a:lnTo>
                                  <a:pt x="5081" y="6699"/>
                                </a:lnTo>
                                <a:lnTo>
                                  <a:pt x="5144" y="6667"/>
                                </a:lnTo>
                                <a:lnTo>
                                  <a:pt x="5207" y="6634"/>
                                </a:lnTo>
                                <a:lnTo>
                                  <a:pt x="5269" y="6600"/>
                                </a:lnTo>
                                <a:lnTo>
                                  <a:pt x="5330" y="6564"/>
                                </a:lnTo>
                                <a:lnTo>
                                  <a:pt x="5391" y="6527"/>
                                </a:lnTo>
                                <a:lnTo>
                                  <a:pt x="5450" y="6489"/>
                                </a:lnTo>
                                <a:lnTo>
                                  <a:pt x="5509" y="6450"/>
                                </a:lnTo>
                                <a:lnTo>
                                  <a:pt x="5567" y="6410"/>
                                </a:lnTo>
                                <a:lnTo>
                                  <a:pt x="5624" y="6369"/>
                                </a:lnTo>
                                <a:lnTo>
                                  <a:pt x="5681" y="6326"/>
                                </a:lnTo>
                                <a:lnTo>
                                  <a:pt x="5736" y="6283"/>
                                </a:lnTo>
                                <a:lnTo>
                                  <a:pt x="5790" y="6238"/>
                                </a:lnTo>
                                <a:lnTo>
                                  <a:pt x="5844" y="6192"/>
                                </a:lnTo>
                                <a:lnTo>
                                  <a:pt x="5897" y="6146"/>
                                </a:lnTo>
                                <a:lnTo>
                                  <a:pt x="5948" y="6098"/>
                                </a:lnTo>
                                <a:lnTo>
                                  <a:pt x="5999" y="6049"/>
                                </a:lnTo>
                                <a:lnTo>
                                  <a:pt x="6049" y="5999"/>
                                </a:lnTo>
                                <a:lnTo>
                                  <a:pt x="6098" y="5949"/>
                                </a:lnTo>
                                <a:lnTo>
                                  <a:pt x="6145" y="5897"/>
                                </a:lnTo>
                                <a:lnTo>
                                  <a:pt x="6192" y="5844"/>
                                </a:lnTo>
                                <a:lnTo>
                                  <a:pt x="6238" y="5791"/>
                                </a:lnTo>
                                <a:lnTo>
                                  <a:pt x="6282" y="5736"/>
                                </a:lnTo>
                                <a:lnTo>
                                  <a:pt x="6326" y="5681"/>
                                </a:lnTo>
                                <a:lnTo>
                                  <a:pt x="6368" y="5625"/>
                                </a:lnTo>
                                <a:lnTo>
                                  <a:pt x="6410" y="5567"/>
                                </a:lnTo>
                                <a:lnTo>
                                  <a:pt x="6450" y="5509"/>
                                </a:lnTo>
                                <a:lnTo>
                                  <a:pt x="6489" y="5451"/>
                                </a:lnTo>
                                <a:lnTo>
                                  <a:pt x="6527" y="5391"/>
                                </a:lnTo>
                                <a:lnTo>
                                  <a:pt x="6564" y="5331"/>
                                </a:lnTo>
                                <a:lnTo>
                                  <a:pt x="6599" y="5269"/>
                                </a:lnTo>
                                <a:lnTo>
                                  <a:pt x="6634" y="5207"/>
                                </a:lnTo>
                                <a:lnTo>
                                  <a:pt x="6667" y="5145"/>
                                </a:lnTo>
                                <a:lnTo>
                                  <a:pt x="6699" y="5081"/>
                                </a:lnTo>
                                <a:lnTo>
                                  <a:pt x="6730" y="5017"/>
                                </a:lnTo>
                                <a:lnTo>
                                  <a:pt x="6759" y="4952"/>
                                </a:lnTo>
                                <a:lnTo>
                                  <a:pt x="6787" y="4886"/>
                                </a:lnTo>
                                <a:lnTo>
                                  <a:pt x="6814" y="4820"/>
                                </a:lnTo>
                                <a:lnTo>
                                  <a:pt x="6840" y="4753"/>
                                </a:lnTo>
                                <a:lnTo>
                                  <a:pt x="6864" y="4685"/>
                                </a:lnTo>
                                <a:lnTo>
                                  <a:pt x="6887" y="4617"/>
                                </a:lnTo>
                                <a:lnTo>
                                  <a:pt x="6908" y="4548"/>
                                </a:lnTo>
                                <a:lnTo>
                                  <a:pt x="6928" y="4479"/>
                                </a:lnTo>
                                <a:lnTo>
                                  <a:pt x="6947" y="4409"/>
                                </a:lnTo>
                                <a:lnTo>
                                  <a:pt x="6964" y="4338"/>
                                </a:lnTo>
                                <a:lnTo>
                                  <a:pt x="6980" y="4267"/>
                                </a:lnTo>
                                <a:lnTo>
                                  <a:pt x="6995" y="4196"/>
                                </a:lnTo>
                                <a:lnTo>
                                  <a:pt x="7008" y="4123"/>
                                </a:lnTo>
                                <a:lnTo>
                                  <a:pt x="7019" y="4051"/>
                                </a:lnTo>
                                <a:lnTo>
                                  <a:pt x="7029" y="3977"/>
                                </a:lnTo>
                                <a:lnTo>
                                  <a:pt x="7038" y="3904"/>
                                </a:lnTo>
                                <a:lnTo>
                                  <a:pt x="7045" y="3830"/>
                                </a:lnTo>
                                <a:lnTo>
                                  <a:pt x="7051" y="3755"/>
                                </a:lnTo>
                                <a:lnTo>
                                  <a:pt x="7055" y="3680"/>
                                </a:lnTo>
                                <a:lnTo>
                                  <a:pt x="7057" y="3605"/>
                                </a:lnTo>
                                <a:lnTo>
                                  <a:pt x="7058" y="3529"/>
                                </a:lnTo>
                                <a:lnTo>
                                  <a:pt x="7057" y="3453"/>
                                </a:lnTo>
                                <a:lnTo>
                                  <a:pt x="7055" y="3378"/>
                                </a:lnTo>
                                <a:lnTo>
                                  <a:pt x="7051" y="3303"/>
                                </a:lnTo>
                                <a:lnTo>
                                  <a:pt x="7045" y="3229"/>
                                </a:lnTo>
                                <a:lnTo>
                                  <a:pt x="7038" y="3155"/>
                                </a:lnTo>
                                <a:lnTo>
                                  <a:pt x="7029" y="3081"/>
                                </a:lnTo>
                                <a:lnTo>
                                  <a:pt x="7019" y="3008"/>
                                </a:lnTo>
                                <a:lnTo>
                                  <a:pt x="7008" y="2935"/>
                                </a:lnTo>
                                <a:lnTo>
                                  <a:pt x="6995" y="2863"/>
                                </a:lnTo>
                                <a:lnTo>
                                  <a:pt x="6980" y="2791"/>
                                </a:lnTo>
                                <a:lnTo>
                                  <a:pt x="6964" y="2720"/>
                                </a:lnTo>
                                <a:lnTo>
                                  <a:pt x="6947" y="2649"/>
                                </a:lnTo>
                                <a:lnTo>
                                  <a:pt x="6928" y="2579"/>
                                </a:lnTo>
                                <a:lnTo>
                                  <a:pt x="6908" y="2510"/>
                                </a:lnTo>
                                <a:lnTo>
                                  <a:pt x="6887" y="2441"/>
                                </a:lnTo>
                                <a:lnTo>
                                  <a:pt x="6864" y="2373"/>
                                </a:lnTo>
                                <a:lnTo>
                                  <a:pt x="6840" y="2305"/>
                                </a:lnTo>
                                <a:lnTo>
                                  <a:pt x="6814" y="2238"/>
                                </a:lnTo>
                                <a:lnTo>
                                  <a:pt x="6787" y="2172"/>
                                </a:lnTo>
                                <a:lnTo>
                                  <a:pt x="6759" y="2106"/>
                                </a:lnTo>
                                <a:lnTo>
                                  <a:pt x="6730" y="2041"/>
                                </a:lnTo>
                                <a:lnTo>
                                  <a:pt x="6699" y="1977"/>
                                </a:lnTo>
                                <a:lnTo>
                                  <a:pt x="6667" y="1914"/>
                                </a:lnTo>
                                <a:lnTo>
                                  <a:pt x="6634" y="1851"/>
                                </a:lnTo>
                                <a:lnTo>
                                  <a:pt x="6599" y="1789"/>
                                </a:lnTo>
                                <a:lnTo>
                                  <a:pt x="6564" y="1728"/>
                                </a:lnTo>
                                <a:lnTo>
                                  <a:pt x="6527" y="1667"/>
                                </a:lnTo>
                                <a:lnTo>
                                  <a:pt x="6489" y="1608"/>
                                </a:lnTo>
                                <a:lnTo>
                                  <a:pt x="6450" y="1549"/>
                                </a:lnTo>
                                <a:lnTo>
                                  <a:pt x="6410" y="1491"/>
                                </a:lnTo>
                                <a:lnTo>
                                  <a:pt x="6368" y="1434"/>
                                </a:lnTo>
                                <a:lnTo>
                                  <a:pt x="6326" y="1377"/>
                                </a:lnTo>
                                <a:lnTo>
                                  <a:pt x="6282" y="1322"/>
                                </a:lnTo>
                                <a:lnTo>
                                  <a:pt x="6238" y="1268"/>
                                </a:lnTo>
                                <a:lnTo>
                                  <a:pt x="6192" y="1214"/>
                                </a:lnTo>
                                <a:lnTo>
                                  <a:pt x="6145" y="1161"/>
                                </a:lnTo>
                                <a:lnTo>
                                  <a:pt x="6098" y="1110"/>
                                </a:lnTo>
                                <a:lnTo>
                                  <a:pt x="6049" y="1059"/>
                                </a:lnTo>
                                <a:lnTo>
                                  <a:pt x="5999" y="1009"/>
                                </a:lnTo>
                                <a:lnTo>
                                  <a:pt x="5948" y="960"/>
                                </a:lnTo>
                                <a:lnTo>
                                  <a:pt x="5897" y="913"/>
                                </a:lnTo>
                                <a:lnTo>
                                  <a:pt x="5844" y="866"/>
                                </a:lnTo>
                                <a:lnTo>
                                  <a:pt x="5790" y="820"/>
                                </a:lnTo>
                                <a:lnTo>
                                  <a:pt x="5736" y="776"/>
                                </a:lnTo>
                                <a:lnTo>
                                  <a:pt x="5681" y="732"/>
                                </a:lnTo>
                                <a:lnTo>
                                  <a:pt x="5624" y="690"/>
                                </a:lnTo>
                                <a:lnTo>
                                  <a:pt x="5567" y="648"/>
                                </a:lnTo>
                                <a:lnTo>
                                  <a:pt x="5509" y="608"/>
                                </a:lnTo>
                                <a:lnTo>
                                  <a:pt x="5450" y="569"/>
                                </a:lnTo>
                                <a:lnTo>
                                  <a:pt x="5391" y="531"/>
                                </a:lnTo>
                                <a:lnTo>
                                  <a:pt x="5330" y="494"/>
                                </a:lnTo>
                                <a:lnTo>
                                  <a:pt x="5269" y="459"/>
                                </a:lnTo>
                                <a:lnTo>
                                  <a:pt x="5207" y="424"/>
                                </a:lnTo>
                                <a:lnTo>
                                  <a:pt x="5144" y="391"/>
                                </a:lnTo>
                                <a:lnTo>
                                  <a:pt x="5081" y="359"/>
                                </a:lnTo>
                                <a:lnTo>
                                  <a:pt x="5017" y="328"/>
                                </a:lnTo>
                                <a:lnTo>
                                  <a:pt x="4952" y="299"/>
                                </a:lnTo>
                                <a:lnTo>
                                  <a:pt x="4886" y="271"/>
                                </a:lnTo>
                                <a:lnTo>
                                  <a:pt x="4820" y="244"/>
                                </a:lnTo>
                                <a:lnTo>
                                  <a:pt x="4753" y="218"/>
                                </a:lnTo>
                                <a:lnTo>
                                  <a:pt x="4685" y="194"/>
                                </a:lnTo>
                                <a:lnTo>
                                  <a:pt x="4617" y="171"/>
                                </a:lnTo>
                                <a:lnTo>
                                  <a:pt x="4548" y="150"/>
                                </a:lnTo>
                                <a:lnTo>
                                  <a:pt x="4479" y="130"/>
                                </a:lnTo>
                                <a:lnTo>
                                  <a:pt x="4409" y="111"/>
                                </a:lnTo>
                                <a:lnTo>
                                  <a:pt x="4338" y="94"/>
                                </a:lnTo>
                                <a:lnTo>
                                  <a:pt x="4267" y="78"/>
                                </a:lnTo>
                                <a:lnTo>
                                  <a:pt x="4195" y="63"/>
                                </a:lnTo>
                                <a:lnTo>
                                  <a:pt x="4123" y="50"/>
                                </a:lnTo>
                                <a:lnTo>
                                  <a:pt x="4050" y="39"/>
                                </a:lnTo>
                                <a:lnTo>
                                  <a:pt x="3977" y="29"/>
                                </a:lnTo>
                                <a:lnTo>
                                  <a:pt x="3903" y="20"/>
                                </a:lnTo>
                                <a:lnTo>
                                  <a:pt x="3829" y="13"/>
                                </a:lnTo>
                                <a:lnTo>
                                  <a:pt x="3755" y="7"/>
                                </a:lnTo>
                                <a:lnTo>
                                  <a:pt x="3680" y="4"/>
                                </a:lnTo>
                                <a:lnTo>
                                  <a:pt x="3605" y="1"/>
                                </a:lnTo>
                                <a:lnTo>
                                  <a:pt x="3529" y="0"/>
                                </a:lnTo>
                                <a:lnTo>
                                  <a:pt x="3453" y="1"/>
                                </a:lnTo>
                                <a:lnTo>
                                  <a:pt x="3378" y="4"/>
                                </a:lnTo>
                                <a:lnTo>
                                  <a:pt x="3303" y="7"/>
                                </a:lnTo>
                                <a:lnTo>
                                  <a:pt x="3228" y="13"/>
                                </a:lnTo>
                                <a:lnTo>
                                  <a:pt x="3154" y="20"/>
                                </a:lnTo>
                                <a:lnTo>
                                  <a:pt x="3081" y="29"/>
                                </a:lnTo>
                                <a:lnTo>
                                  <a:pt x="3007" y="39"/>
                                </a:lnTo>
                                <a:lnTo>
                                  <a:pt x="2935" y="50"/>
                                </a:lnTo>
                                <a:lnTo>
                                  <a:pt x="2863" y="63"/>
                                </a:lnTo>
                                <a:lnTo>
                                  <a:pt x="2791" y="78"/>
                                </a:lnTo>
                                <a:lnTo>
                                  <a:pt x="2720" y="94"/>
                                </a:lnTo>
                                <a:lnTo>
                                  <a:pt x="2649" y="111"/>
                                </a:lnTo>
                                <a:lnTo>
                                  <a:pt x="2579" y="130"/>
                                </a:lnTo>
                                <a:lnTo>
                                  <a:pt x="2510" y="150"/>
                                </a:lnTo>
                                <a:lnTo>
                                  <a:pt x="2441" y="171"/>
                                </a:lnTo>
                                <a:lnTo>
                                  <a:pt x="2373" y="194"/>
                                </a:lnTo>
                                <a:lnTo>
                                  <a:pt x="2305" y="218"/>
                                </a:lnTo>
                                <a:lnTo>
                                  <a:pt x="2238" y="244"/>
                                </a:lnTo>
                                <a:lnTo>
                                  <a:pt x="2172" y="271"/>
                                </a:lnTo>
                                <a:lnTo>
                                  <a:pt x="2106" y="299"/>
                                </a:lnTo>
                                <a:lnTo>
                                  <a:pt x="2041" y="328"/>
                                </a:lnTo>
                                <a:lnTo>
                                  <a:pt x="1977" y="359"/>
                                </a:lnTo>
                                <a:lnTo>
                                  <a:pt x="1913" y="391"/>
                                </a:lnTo>
                                <a:lnTo>
                                  <a:pt x="1851" y="424"/>
                                </a:lnTo>
                                <a:lnTo>
                                  <a:pt x="1789" y="459"/>
                                </a:lnTo>
                                <a:lnTo>
                                  <a:pt x="1727" y="494"/>
                                </a:lnTo>
                                <a:lnTo>
                                  <a:pt x="1667" y="531"/>
                                </a:lnTo>
                                <a:lnTo>
                                  <a:pt x="1607" y="569"/>
                                </a:lnTo>
                                <a:lnTo>
                                  <a:pt x="1549" y="608"/>
                                </a:lnTo>
                                <a:lnTo>
                                  <a:pt x="1491" y="648"/>
                                </a:lnTo>
                                <a:lnTo>
                                  <a:pt x="1433" y="690"/>
                                </a:lnTo>
                                <a:lnTo>
                                  <a:pt x="1377" y="732"/>
                                </a:lnTo>
                                <a:lnTo>
                                  <a:pt x="1322" y="776"/>
                                </a:lnTo>
                                <a:lnTo>
                                  <a:pt x="1267" y="820"/>
                                </a:lnTo>
                                <a:lnTo>
                                  <a:pt x="1214" y="866"/>
                                </a:lnTo>
                                <a:lnTo>
                                  <a:pt x="1161" y="913"/>
                                </a:lnTo>
                                <a:lnTo>
                                  <a:pt x="1109" y="960"/>
                                </a:lnTo>
                                <a:lnTo>
                                  <a:pt x="1059" y="1009"/>
                                </a:lnTo>
                                <a:lnTo>
                                  <a:pt x="1009" y="1059"/>
                                </a:lnTo>
                                <a:lnTo>
                                  <a:pt x="960" y="1110"/>
                                </a:lnTo>
                                <a:lnTo>
                                  <a:pt x="912" y="1161"/>
                                </a:lnTo>
                                <a:lnTo>
                                  <a:pt x="866" y="1214"/>
                                </a:lnTo>
                                <a:lnTo>
                                  <a:pt x="820" y="1268"/>
                                </a:lnTo>
                                <a:lnTo>
                                  <a:pt x="775" y="1322"/>
                                </a:lnTo>
                                <a:lnTo>
                                  <a:pt x="732" y="1377"/>
                                </a:lnTo>
                                <a:lnTo>
                                  <a:pt x="689" y="1434"/>
                                </a:lnTo>
                                <a:lnTo>
                                  <a:pt x="648" y="1491"/>
                                </a:lnTo>
                                <a:lnTo>
                                  <a:pt x="608" y="1549"/>
                                </a:lnTo>
                                <a:lnTo>
                                  <a:pt x="569" y="1608"/>
                                </a:lnTo>
                                <a:lnTo>
                                  <a:pt x="531" y="1667"/>
                                </a:lnTo>
                                <a:lnTo>
                                  <a:pt x="494" y="1728"/>
                                </a:lnTo>
                                <a:lnTo>
                                  <a:pt x="458" y="1789"/>
                                </a:lnTo>
                                <a:lnTo>
                                  <a:pt x="424" y="1851"/>
                                </a:lnTo>
                                <a:lnTo>
                                  <a:pt x="391" y="1914"/>
                                </a:lnTo>
                                <a:lnTo>
                                  <a:pt x="359" y="1977"/>
                                </a:lnTo>
                                <a:lnTo>
                                  <a:pt x="328" y="2041"/>
                                </a:lnTo>
                                <a:lnTo>
                                  <a:pt x="299" y="2106"/>
                                </a:lnTo>
                                <a:lnTo>
                                  <a:pt x="270" y="2172"/>
                                </a:lnTo>
                                <a:lnTo>
                                  <a:pt x="244" y="2238"/>
                                </a:lnTo>
                                <a:lnTo>
                                  <a:pt x="218" y="2305"/>
                                </a:lnTo>
                                <a:lnTo>
                                  <a:pt x="194" y="2373"/>
                                </a:lnTo>
                                <a:lnTo>
                                  <a:pt x="171" y="2441"/>
                                </a:lnTo>
                                <a:lnTo>
                                  <a:pt x="149" y="2510"/>
                                </a:lnTo>
                                <a:lnTo>
                                  <a:pt x="129" y="2579"/>
                                </a:lnTo>
                                <a:lnTo>
                                  <a:pt x="111" y="2649"/>
                                </a:lnTo>
                                <a:lnTo>
                                  <a:pt x="93" y="2720"/>
                                </a:lnTo>
                                <a:lnTo>
                                  <a:pt x="77" y="2791"/>
                                </a:lnTo>
                                <a:lnTo>
                                  <a:pt x="63" y="2863"/>
                                </a:lnTo>
                                <a:lnTo>
                                  <a:pt x="50" y="2935"/>
                                </a:lnTo>
                                <a:lnTo>
                                  <a:pt x="38" y="3008"/>
                                </a:lnTo>
                                <a:lnTo>
                                  <a:pt x="28" y="3081"/>
                                </a:lnTo>
                                <a:lnTo>
                                  <a:pt x="20" y="3155"/>
                                </a:lnTo>
                                <a:lnTo>
                                  <a:pt x="13" y="3229"/>
                                </a:lnTo>
                                <a:lnTo>
                                  <a:pt x="7" y="3303"/>
                                </a:lnTo>
                                <a:lnTo>
                                  <a:pt x="3" y="3378"/>
                                </a:lnTo>
                                <a:lnTo>
                                  <a:pt x="1" y="3453"/>
                                </a:lnTo>
                                <a:lnTo>
                                  <a:pt x="0" y="3529"/>
                                </a:lnTo>
                                <a:lnTo>
                                  <a:pt x="1" y="3605"/>
                                </a:lnTo>
                                <a:lnTo>
                                  <a:pt x="3" y="3680"/>
                                </a:lnTo>
                                <a:lnTo>
                                  <a:pt x="7" y="3755"/>
                                </a:lnTo>
                                <a:lnTo>
                                  <a:pt x="13" y="3830"/>
                                </a:lnTo>
                                <a:lnTo>
                                  <a:pt x="20" y="3904"/>
                                </a:lnTo>
                                <a:lnTo>
                                  <a:pt x="28" y="3977"/>
                                </a:lnTo>
                                <a:lnTo>
                                  <a:pt x="38" y="4051"/>
                                </a:lnTo>
                                <a:lnTo>
                                  <a:pt x="50" y="4123"/>
                                </a:lnTo>
                                <a:lnTo>
                                  <a:pt x="63" y="4196"/>
                                </a:lnTo>
                                <a:lnTo>
                                  <a:pt x="77" y="4267"/>
                                </a:lnTo>
                                <a:lnTo>
                                  <a:pt x="93" y="4338"/>
                                </a:lnTo>
                                <a:lnTo>
                                  <a:pt x="111" y="4409"/>
                                </a:lnTo>
                                <a:lnTo>
                                  <a:pt x="129" y="4479"/>
                                </a:lnTo>
                                <a:lnTo>
                                  <a:pt x="149" y="4548"/>
                                </a:lnTo>
                                <a:lnTo>
                                  <a:pt x="171" y="4617"/>
                                </a:lnTo>
                                <a:lnTo>
                                  <a:pt x="194" y="4685"/>
                                </a:lnTo>
                                <a:lnTo>
                                  <a:pt x="218" y="4753"/>
                                </a:lnTo>
                                <a:lnTo>
                                  <a:pt x="244" y="4820"/>
                                </a:lnTo>
                                <a:lnTo>
                                  <a:pt x="270" y="4886"/>
                                </a:lnTo>
                                <a:lnTo>
                                  <a:pt x="299" y="4952"/>
                                </a:lnTo>
                                <a:lnTo>
                                  <a:pt x="328" y="5017"/>
                                </a:lnTo>
                                <a:lnTo>
                                  <a:pt x="359" y="5081"/>
                                </a:lnTo>
                                <a:lnTo>
                                  <a:pt x="391" y="5145"/>
                                </a:lnTo>
                                <a:lnTo>
                                  <a:pt x="424" y="5207"/>
                                </a:lnTo>
                                <a:lnTo>
                                  <a:pt x="458" y="5269"/>
                                </a:lnTo>
                                <a:lnTo>
                                  <a:pt x="494" y="5331"/>
                                </a:lnTo>
                                <a:lnTo>
                                  <a:pt x="531" y="5391"/>
                                </a:lnTo>
                                <a:lnTo>
                                  <a:pt x="569" y="5451"/>
                                </a:lnTo>
                                <a:lnTo>
                                  <a:pt x="608" y="5509"/>
                                </a:lnTo>
                                <a:lnTo>
                                  <a:pt x="648" y="5567"/>
                                </a:lnTo>
                                <a:lnTo>
                                  <a:pt x="689" y="5625"/>
                                </a:lnTo>
                                <a:lnTo>
                                  <a:pt x="732" y="5681"/>
                                </a:lnTo>
                                <a:lnTo>
                                  <a:pt x="775" y="5736"/>
                                </a:lnTo>
                                <a:lnTo>
                                  <a:pt x="820" y="5791"/>
                                </a:lnTo>
                                <a:lnTo>
                                  <a:pt x="866" y="5844"/>
                                </a:lnTo>
                                <a:lnTo>
                                  <a:pt x="912" y="5897"/>
                                </a:lnTo>
                                <a:lnTo>
                                  <a:pt x="960" y="5949"/>
                                </a:lnTo>
                                <a:lnTo>
                                  <a:pt x="1009" y="5999"/>
                                </a:lnTo>
                                <a:lnTo>
                                  <a:pt x="1059" y="6049"/>
                                </a:lnTo>
                                <a:lnTo>
                                  <a:pt x="1109" y="6098"/>
                                </a:lnTo>
                                <a:lnTo>
                                  <a:pt x="1161" y="6146"/>
                                </a:lnTo>
                                <a:lnTo>
                                  <a:pt x="1214" y="6192"/>
                                </a:lnTo>
                                <a:lnTo>
                                  <a:pt x="1267" y="6238"/>
                                </a:lnTo>
                                <a:lnTo>
                                  <a:pt x="1322" y="6283"/>
                                </a:lnTo>
                                <a:lnTo>
                                  <a:pt x="1377" y="6326"/>
                                </a:lnTo>
                                <a:lnTo>
                                  <a:pt x="1433" y="6369"/>
                                </a:lnTo>
                                <a:lnTo>
                                  <a:pt x="1491" y="6410"/>
                                </a:lnTo>
                                <a:lnTo>
                                  <a:pt x="1549" y="6450"/>
                                </a:lnTo>
                                <a:lnTo>
                                  <a:pt x="1607" y="6489"/>
                                </a:lnTo>
                                <a:lnTo>
                                  <a:pt x="1667" y="6527"/>
                                </a:lnTo>
                                <a:lnTo>
                                  <a:pt x="1727" y="6564"/>
                                </a:lnTo>
                                <a:lnTo>
                                  <a:pt x="1789" y="6600"/>
                                </a:lnTo>
                                <a:lnTo>
                                  <a:pt x="1851" y="6634"/>
                                </a:lnTo>
                                <a:lnTo>
                                  <a:pt x="1913" y="6667"/>
                                </a:lnTo>
                                <a:lnTo>
                                  <a:pt x="1977" y="6699"/>
                                </a:lnTo>
                                <a:lnTo>
                                  <a:pt x="2041" y="6730"/>
                                </a:lnTo>
                                <a:lnTo>
                                  <a:pt x="2106" y="6759"/>
                                </a:lnTo>
                                <a:lnTo>
                                  <a:pt x="2172" y="6788"/>
                                </a:lnTo>
                                <a:lnTo>
                                  <a:pt x="2238" y="6814"/>
                                </a:lnTo>
                                <a:lnTo>
                                  <a:pt x="2305" y="6840"/>
                                </a:lnTo>
                                <a:lnTo>
                                  <a:pt x="2373" y="6864"/>
                                </a:lnTo>
                                <a:lnTo>
                                  <a:pt x="2441" y="6887"/>
                                </a:lnTo>
                                <a:lnTo>
                                  <a:pt x="2510" y="6909"/>
                                </a:lnTo>
                                <a:lnTo>
                                  <a:pt x="2579" y="6929"/>
                                </a:lnTo>
                                <a:lnTo>
                                  <a:pt x="2649" y="6947"/>
                                </a:lnTo>
                                <a:lnTo>
                                  <a:pt x="2720" y="6965"/>
                                </a:lnTo>
                                <a:lnTo>
                                  <a:pt x="2791" y="6981"/>
                                </a:lnTo>
                                <a:lnTo>
                                  <a:pt x="2863" y="6995"/>
                                </a:lnTo>
                                <a:lnTo>
                                  <a:pt x="2935" y="7008"/>
                                </a:lnTo>
                                <a:lnTo>
                                  <a:pt x="3007" y="7020"/>
                                </a:lnTo>
                                <a:lnTo>
                                  <a:pt x="3081" y="7030"/>
                                </a:lnTo>
                                <a:lnTo>
                                  <a:pt x="3154" y="7038"/>
                                </a:lnTo>
                                <a:lnTo>
                                  <a:pt x="3228" y="7045"/>
                                </a:lnTo>
                                <a:lnTo>
                                  <a:pt x="3303" y="7051"/>
                                </a:lnTo>
                                <a:lnTo>
                                  <a:pt x="3378" y="7055"/>
                                </a:lnTo>
                                <a:lnTo>
                                  <a:pt x="3453" y="7057"/>
                                </a:lnTo>
                                <a:lnTo>
                                  <a:pt x="3529" y="705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1836">
                            <a:solidFill>
                              <a:srgbClr val="939598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583D351" id="Group 27" o:spid="_x0000_s1026" style="position:absolute;margin-left:0;margin-top:0;width:612pt;height:699.2pt;z-index:-251585536;mso-position-horizontal:center;mso-position-horizontal-relative:margin;mso-position-vertical:top;mso-position-vertical-relative:page" coordorigin=",11" coordsize="12240,139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">
                <v:line id="Line 17" o:spid="_x0000_s1027" style="position:absolute;visibility:visible;mso-wrap-style:square" from="4449,11" to="4449,58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" strokecolor="#9ea3ab" strokeweight=".36372mm"/>
                <v:line id="Line 18" o:spid="_x0000_s1028" style="position:absolute;visibility:visible;mso-wrap-style:square" from="0,5875" to="12240,5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" strokecolor="#9ea3ab" strokeweight=".36372mm"/>
                <v:line id="Line 19" o:spid="_x0000_s1029" style="position:absolute;visibility:visible;mso-wrap-style:square" from="8,1828" to="12185,18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" strokecolor="#9ea3ab" strokeweight=".36372mm"/>
                <v:line id="Line 20" o:spid="_x0000_s1030" style="position:absolute;visibility:visible;mso-wrap-style:square" from="4449,12924" to="4449,139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" strokecolor="#9ea3ab" strokeweight=".36372mm"/>
                <v:line id="Line 21" o:spid="_x0000_s1031" style="position:absolute;visibility:visible;mso-wrap-style:square" from="8,13970" to="12185,139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" strokecolor="#9ea3ab" strokeweight=".36372mm"/>
                <v:shape id="AutoShape 22" o:spid="_x0000_s1032" style="position:absolute;top:9922;width:12235;height:2;visibility:visible;mso-wrap-style:square;v-text-anchor:top" coordsize="1223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" path="m7668,r4567,m,l616,e" filled="f" strokecolor="#9ea3ab" strokeweight=".36372mm">
                  <v:path arrowok="t" o:connecttype="custom" o:connectlocs="7668,0;12235,0;0,0;616,0" o:connectangles="0,0,0,0"/>
                </v:shape>
                <v:rect id="Rectangle 23" o:spid="_x0000_s1033" style="position:absolute;left:615;top:5871;width:7053;height:70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" filled="f" strokecolor="#9ea3ab" strokeweight=".36372mm"/>
                <v:shape id="Freeform 24" o:spid="_x0000_s1034" style="position:absolute;left:613;top:5869;width:7058;height:7058;visibility:visible;mso-wrap-style:square;v-text-anchor:top" coordsize="7058,70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" path="m3529,7058r76,-1l3680,7055r75,-4l3829,7045r74,-7l3977,7030r73,-10l4123,7008r72,-13l4267,6981r71,-16l4409,6947r70,-18l4548,6909r69,-22l4685,6864r68,-24l4820,6814r66,-26l4952,6759r65,-29l5081,6699r63,-32l5207,6634r62,-34l5330,6564r61,-37l5450,6489r59,-39l5567,6410r57,-41l5681,6326r55,-43l5790,6238r54,-46l5897,6146r51,-48l5999,6049r50,-50l6098,5949r47,-52l6192,5844r46,-53l6282,5736r44,-55l6368,5625r42,-58l6450,5509r39,-58l6527,5391r37,-60l6599,5269r35,-62l6667,5145r32,-64l6730,5017r29,-65l6787,4886r27,-66l6840,4753r24,-68l6887,4617r21,-69l6928,4479r19,-70l6964,4338r16,-71l6995,4196r13,-73l7019,4051r10,-74l7038,3904r7,-74l7051,3755r4,-75l7057,3605r1,-76l7057,3453r-2,-75l7051,3303r-6,-74l7038,3155r-9,-74l7019,3008r-11,-73l6995,2863r-15,-72l6964,2720r-17,-71l6928,2579r-20,-69l6887,2441r-23,-68l6840,2305r-26,-67l6787,2172r-28,-66l6730,2041r-31,-64l6667,1914r-33,-63l6599,1789r-35,-61l6527,1667r-38,-59l6450,1549r-40,-58l6368,1434r-42,-57l6282,1322r-44,-54l6192,1214r-47,-53l6098,1110r-49,-51l5999,1009r-51,-49l5897,913r-53,-47l5790,820r-54,-44l5681,732r-57,-42l5567,648r-58,-40l5450,569r-59,-38l5330,494r-61,-35l5207,424r-63,-33l5081,359r-64,-31l4952,299r-66,-28l4820,244r-67,-26l4685,194r-68,-23l4548,150r-69,-20l4409,111,4338,94,4267,78,4195,63,4123,50,4050,39,3977,29r-74,-9l3829,13,3755,7,3680,4,3605,1,3529,r-76,1l3378,4r-75,3l3228,13r-74,7l3081,29r-74,10l2935,50r-72,13l2791,78r-71,16l2649,111r-70,19l2510,150r-69,21l2373,194r-68,24l2238,244r-66,27l2106,299r-65,29l1977,359r-64,32l1851,424r-62,35l1727,494r-60,37l1607,569r-58,39l1491,648r-58,42l1377,732r-55,44l1267,820r-53,46l1161,913r-52,47l1059,1009r-50,50l960,1110r-48,51l866,1214r-46,54l775,1322r-43,55l689,1434r-41,57l608,1549r-39,59l531,1667r-37,61l458,1789r-34,62l391,1914r-32,63l328,2041r-29,65l270,2172r-26,66l218,2305r-24,68l171,2441r-22,69l129,2579r-18,70l93,2720r-16,71l63,2863r-13,72l38,3008r-10,73l20,3155r-7,74l7,3303r-4,75l1,3453,,3529r1,76l3,3680r4,75l13,3830r7,74l28,3977r10,74l50,4123r13,73l77,4267r16,71l111,4409r18,70l149,4548r22,69l194,4685r24,68l244,4820r26,66l299,4952r29,65l359,5081r32,64l424,5207r34,62l494,5331r37,60l569,5451r39,58l648,5567r41,58l732,5681r43,55l820,5791r46,53l912,5897r48,52l1009,5999r50,50l1109,6098r52,48l1214,6192r53,46l1322,6283r55,43l1433,6369r58,41l1549,6450r58,39l1667,6527r60,37l1789,6600r62,34l1913,6667r64,32l2041,6730r65,29l2172,6788r66,26l2305,6840r68,24l2441,6887r69,22l2579,6929r70,18l2720,6965r71,16l2863,6995r72,13l3007,7020r74,10l3154,7038r74,7l3303,7051r75,4l3453,7057r76,1xe" filled="f" strokecolor="#939598" strokeweight=".32878mm">
                  <v:path arrowok="t" o:connecttype="custom" o:connectlocs="3829,12914;4195,12864;4548,12778;4886,12657;5207,12503;5509,12319;5790,12107;6049,11868;6282,11605;6489,11320;6667,11014;6814,10689;6928,10348;7008,9992;7051,9624;7055,9247;7019,8877;6947,8518;6840,8174;6699,7846;6527,7536;6326,7246;6098,6979;5844,6735;5567,6517;5269,6328;4952,6168;4617,6040;4267,5947;3903,5889;3529,5869;3154,5889;2791,5947;2441,6040;2106,6168;1789,6328;1491,6517;1214,6735;960,6979;732,7246;531,7536;359,7846;218,8174;111,8518;38,8877;3,9247;7,9624;50,9992;129,10348;244,10689;391,11014;569,11320;775,11605;1009,11868;1267,12107;1549,12319;1851,12503;2172,12657;2510,12778;2863,12864;3228,12914" o:connectangles="0,0,0,0,0,0,0,0,0,0,0,0,0,0,0,0,0,0,0,0,0,0,0,0,0,0,0,0,0,0,0,0,0,0,0,0,0,0,0,0,0,0,0,0,0,0,0,0,0,0,0,0,0,0,0,0,0,0,0,0,0"/>
                </v:shape>
                <w10:wrap anchorx="margin" anchory="page"/>
              </v:group>
            </w:pict>
          </mc:Fallback>
        </mc:AlternateContent>
      </w:r>
    </w:p>
    <w:sectPr w:rsidR="006918BA" w:rsidRPr="00517E09" w:rsidSect="00AB56D1">
      <w:footerReference w:type="even" r:id="rId90"/>
      <w:footerReference w:type="default" r:id="rId91"/>
      <w:pgSz w:w="12240" w:h="15840" w:code="1"/>
      <w:pgMar w:top="1337" w:right="1299" w:bottom="1072" w:left="1392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2ED9E7D" w14:textId="77777777" w:rsidR="00AB63D1" w:rsidRDefault="00AB63D1">
      <w:pPr>
        <w:spacing w:after="0" w:line="240" w:lineRule="auto"/>
      </w:pPr>
      <w:r>
        <w:separator/>
      </w:r>
    </w:p>
  </w:endnote>
  <w:endnote w:type="continuationSeparator" w:id="0">
    <w:p w14:paraId="1354875F" w14:textId="77777777" w:rsidR="00AB63D1" w:rsidRDefault="00AB63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Futura LT Pro">
    <w:altName w:val="Times New Roman"/>
    <w:charset w:val="00"/>
    <w:family w:val="auto"/>
    <w:pitch w:val="variable"/>
    <w:sig w:usb0="800000AF" w:usb1="5000204A" w:usb2="00000000" w:usb3="00000000" w:csb0="0000009B" w:csb1="00000000"/>
  </w:font>
  <w:font w:name="Calisto MT">
    <w:panose1 w:val="02040603050505030304"/>
    <w:charset w:val="00"/>
    <w:family w:val="roman"/>
    <w:pitch w:val="variable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Futura LT Pro Book">
    <w:panose1 w:val="020B0502020204020303"/>
    <w:charset w:val="00"/>
    <w:family w:val="swiss"/>
    <w:notTrueType/>
    <w:pitch w:val="variable"/>
    <w:sig w:usb0="800000AF" w:usb1="5000204A" w:usb2="00000000" w:usb3="00000000" w:csb0="0000009B" w:csb1="00000000"/>
  </w:font>
  <w:font w:name="Perpetua">
    <w:panose1 w:val="02020502060401020303"/>
    <w:charset w:val="00"/>
    <w:family w:val="roman"/>
    <w:pitch w:val="variable"/>
    <w:sig w:usb0="00000003" w:usb1="00000000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11719D3" w14:textId="77777777" w:rsidR="00821386" w:rsidRPr="00FA482A" w:rsidRDefault="00821386">
    <w:pPr>
      <w:spacing w:after="160" w:line="259" w:lineRule="auto"/>
      <w:ind w:left="0" w:firstLine="0"/>
      <w:rPr>
        <w:rFonts w:ascii="Arial" w:hAnsi="Arial" w:cs="Arial"/>
        <w:color w:val="7F7F7F" w:themeColor="text1" w:themeTint="80"/>
        <w:sz w:val="18"/>
        <w:szCs w:val="2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FDAB88D" w14:textId="4423731E" w:rsidR="00821386" w:rsidRDefault="00821386">
    <w:pPr>
      <w:tabs>
        <w:tab w:val="right" w:pos="9360"/>
      </w:tabs>
      <w:spacing w:after="0" w:line="259" w:lineRule="auto"/>
      <w:ind w:left="0" w:right="-2167" w:firstLine="0"/>
    </w:pPr>
    <w:r>
      <w:rPr>
        <w:rFonts w:ascii="Futura LT Pro" w:eastAsia="Futura LT Pro" w:hAnsi="Futura LT Pro" w:cs="Futura LT Pro"/>
      </w:rPr>
      <w:t xml:space="preserve"> </w:t>
    </w:r>
    <w:r>
      <w:rPr>
        <w:rFonts w:ascii="Futura LT Pro" w:eastAsia="Futura LT Pro" w:hAnsi="Futura LT Pro" w:cs="Futura LT Pro"/>
      </w:rPr>
      <w:tab/>
    </w:r>
    <w:r>
      <w:rPr>
        <w:rFonts w:ascii="Garamond" w:hAnsi="Garamond"/>
        <w:sz w:val="24"/>
      </w:rPr>
      <w:fldChar w:fldCharType="begin"/>
    </w:r>
    <w:r>
      <w:instrText xml:space="preserve"> PAGE   \* MERGEFORMAT </w:instrText>
    </w:r>
    <w:r>
      <w:rPr>
        <w:rFonts w:ascii="Garamond" w:hAnsi="Garamond"/>
        <w:sz w:val="24"/>
      </w:rPr>
      <w:fldChar w:fldCharType="separate"/>
    </w:r>
    <w:r w:rsidRPr="00346AA1">
      <w:rPr>
        <w:rFonts w:ascii="Futura LT Pro" w:eastAsia="Futura LT Pro" w:hAnsi="Futura LT Pro" w:cs="Futura LT Pro"/>
        <w:noProof/>
      </w:rPr>
      <w:t>3</w:t>
    </w:r>
    <w:r>
      <w:rPr>
        <w:rFonts w:ascii="Futura LT Pro" w:eastAsia="Futura LT Pro" w:hAnsi="Futura LT Pro" w:cs="Futura LT Pro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87AFA35" w14:textId="3CDC4F41" w:rsidR="00821386" w:rsidRPr="00821386" w:rsidRDefault="00821386" w:rsidP="00821386">
    <w:pPr>
      <w:tabs>
        <w:tab w:val="center" w:pos="5130"/>
      </w:tabs>
      <w:spacing w:after="0" w:line="259" w:lineRule="auto"/>
      <w:ind w:left="0" w:firstLine="0"/>
      <w:rPr>
        <w:rFonts w:ascii="Arial Narrow" w:hAnsi="Arial Narrow" w:cs="Arial"/>
        <w:color w:val="7F7F7F" w:themeColor="text1" w:themeTint="80"/>
        <w:sz w:val="18"/>
        <w:szCs w:val="20"/>
      </w:rPr>
    </w:pPr>
    <w:r w:rsidRPr="00821386">
      <w:rPr>
        <w:rFonts w:ascii="Arial Narrow" w:hAnsi="Arial Narrow" w:cs="Arial"/>
        <w:color w:val="7F7F7F" w:themeColor="text1" w:themeTint="80"/>
        <w:sz w:val="18"/>
        <w:szCs w:val="20"/>
      </w:rPr>
      <w:fldChar w:fldCharType="begin"/>
    </w:r>
    <w:r w:rsidRPr="00821386">
      <w:rPr>
        <w:rFonts w:ascii="Arial Narrow" w:hAnsi="Arial Narrow" w:cs="Arial"/>
        <w:color w:val="7F7F7F" w:themeColor="text1" w:themeTint="80"/>
        <w:sz w:val="18"/>
        <w:szCs w:val="20"/>
      </w:rPr>
      <w:instrText xml:space="preserve"> PAGE   \* MERGEFORMAT </w:instrText>
    </w:r>
    <w:r w:rsidRPr="00821386">
      <w:rPr>
        <w:rFonts w:ascii="Arial Narrow" w:hAnsi="Arial Narrow" w:cs="Arial"/>
        <w:color w:val="7F7F7F" w:themeColor="text1" w:themeTint="80"/>
        <w:sz w:val="18"/>
        <w:szCs w:val="20"/>
      </w:rPr>
      <w:fldChar w:fldCharType="separate"/>
    </w:r>
    <w:r w:rsidRPr="00821386">
      <w:rPr>
        <w:rFonts w:ascii="Arial Narrow" w:hAnsi="Arial Narrow" w:cs="Arial"/>
        <w:noProof/>
        <w:color w:val="7F7F7F" w:themeColor="text1" w:themeTint="80"/>
        <w:sz w:val="18"/>
        <w:szCs w:val="20"/>
      </w:rPr>
      <w:t>1</w:t>
    </w:r>
    <w:r w:rsidRPr="00821386">
      <w:rPr>
        <w:rFonts w:ascii="Arial Narrow" w:hAnsi="Arial Narrow" w:cs="Arial"/>
        <w:noProof/>
        <w:color w:val="7F7F7F" w:themeColor="text1" w:themeTint="80"/>
        <w:sz w:val="18"/>
        <w:szCs w:val="20"/>
      </w:rPr>
      <w:fldChar w:fldCharType="end"/>
    </w:r>
    <w:r>
      <w:rPr>
        <w:rFonts w:ascii="Arial Narrow" w:hAnsi="Arial Narrow" w:cs="Arial"/>
        <w:noProof/>
        <w:color w:val="7F7F7F" w:themeColor="text1" w:themeTint="80"/>
        <w:sz w:val="18"/>
        <w:szCs w:val="20"/>
      </w:rPr>
      <w:tab/>
    </w:r>
    <w:r>
      <w:rPr>
        <w:rFonts w:ascii="Arial Narrow" w:hAnsi="Arial Narrow" w:cs="Arial"/>
        <w:noProof/>
        <w:color w:val="7F7F7F" w:themeColor="text1" w:themeTint="80"/>
        <w:sz w:val="18"/>
        <w:szCs w:val="20"/>
      </w:rPr>
      <w:tab/>
    </w:r>
    <w:r w:rsidRPr="00821386">
      <w:rPr>
        <w:rFonts w:ascii="Arial Narrow" w:hAnsi="Arial Narrow" w:cs="Arial"/>
        <w:color w:val="7F7F7F" w:themeColor="text1" w:themeTint="80"/>
        <w:sz w:val="18"/>
        <w:szCs w:val="20"/>
      </w:rPr>
      <w:t>Family Planning Data Quality Assessment</w:t>
    </w:r>
    <w:r>
      <w:rPr>
        <w:rFonts w:ascii="Arial Narrow" w:hAnsi="Arial Narrow" w:cs="Arial"/>
        <w:color w:val="7F7F7F" w:themeColor="text1" w:themeTint="80"/>
        <w:sz w:val="18"/>
        <w:szCs w:val="20"/>
      </w:rPr>
      <w:t xml:space="preserve"> </w:t>
    </w:r>
    <w:r w:rsidRPr="00821386">
      <w:rPr>
        <w:rFonts w:ascii="Arial Narrow" w:hAnsi="Arial Narrow" w:cs="Arial"/>
        <w:color w:val="7F7F7F" w:themeColor="text1" w:themeTint="80"/>
        <w:sz w:val="18"/>
        <w:szCs w:val="20"/>
      </w:rPr>
      <w:t>Training Curriculum</w: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F11A836" w14:textId="639FCC59" w:rsidR="00821386" w:rsidRPr="00821386" w:rsidRDefault="00821386" w:rsidP="00821386">
    <w:pPr>
      <w:pStyle w:val="Footer"/>
      <w:tabs>
        <w:tab w:val="clear" w:pos="4680"/>
        <w:tab w:val="clear" w:pos="9360"/>
        <w:tab w:val="center" w:pos="9270"/>
        <w:tab w:val="right" w:pos="9540"/>
      </w:tabs>
    </w:pPr>
    <w:r w:rsidRPr="00821386">
      <w:rPr>
        <w:rFonts w:ascii="Arial Narrow" w:hAnsi="Arial Narrow" w:cs="Arial"/>
        <w:color w:val="7F7F7F" w:themeColor="text1" w:themeTint="80"/>
        <w:sz w:val="18"/>
        <w:szCs w:val="20"/>
      </w:rPr>
      <w:t>Family Planning Data Quality Assessment</w:t>
    </w:r>
    <w:r>
      <w:rPr>
        <w:rFonts w:ascii="Arial Narrow" w:hAnsi="Arial Narrow" w:cs="Arial"/>
        <w:color w:val="7F7F7F" w:themeColor="text1" w:themeTint="80"/>
        <w:sz w:val="18"/>
        <w:szCs w:val="20"/>
      </w:rPr>
      <w:t xml:space="preserve"> </w:t>
    </w:r>
    <w:r w:rsidRPr="00821386">
      <w:rPr>
        <w:rFonts w:ascii="Arial Narrow" w:hAnsi="Arial Narrow" w:cs="Arial"/>
        <w:color w:val="7F7F7F" w:themeColor="text1" w:themeTint="80"/>
        <w:sz w:val="18"/>
        <w:szCs w:val="20"/>
      </w:rPr>
      <w:t>Training Curriculum</w:t>
    </w:r>
    <w:r>
      <w:rPr>
        <w:rFonts w:ascii="Arial Narrow" w:hAnsi="Arial Narrow" w:cs="Arial"/>
        <w:color w:val="7F7F7F" w:themeColor="text1" w:themeTint="80"/>
        <w:sz w:val="18"/>
        <w:szCs w:val="20"/>
      </w:rPr>
      <w:tab/>
    </w:r>
    <w:r w:rsidRPr="00821386">
      <w:rPr>
        <w:rFonts w:ascii="Arial Narrow" w:hAnsi="Arial Narrow" w:cs="Arial"/>
        <w:color w:val="7F7F7F" w:themeColor="text1" w:themeTint="80"/>
        <w:sz w:val="18"/>
        <w:szCs w:val="20"/>
      </w:rPr>
      <w:fldChar w:fldCharType="begin"/>
    </w:r>
    <w:r w:rsidRPr="00821386">
      <w:rPr>
        <w:rFonts w:ascii="Arial Narrow" w:hAnsi="Arial Narrow" w:cs="Arial"/>
        <w:color w:val="7F7F7F" w:themeColor="text1" w:themeTint="80"/>
        <w:sz w:val="18"/>
        <w:szCs w:val="20"/>
      </w:rPr>
      <w:instrText xml:space="preserve"> PAGE   \* MERGEFORMAT </w:instrText>
    </w:r>
    <w:r w:rsidRPr="00821386">
      <w:rPr>
        <w:rFonts w:ascii="Arial Narrow" w:hAnsi="Arial Narrow" w:cs="Arial"/>
        <w:color w:val="7F7F7F" w:themeColor="text1" w:themeTint="80"/>
        <w:sz w:val="18"/>
        <w:szCs w:val="20"/>
      </w:rPr>
      <w:fldChar w:fldCharType="separate"/>
    </w:r>
    <w:r w:rsidRPr="00821386">
      <w:rPr>
        <w:rFonts w:ascii="Arial Narrow" w:hAnsi="Arial Narrow" w:cs="Arial"/>
        <w:noProof/>
        <w:color w:val="7F7F7F" w:themeColor="text1" w:themeTint="80"/>
        <w:sz w:val="18"/>
        <w:szCs w:val="20"/>
      </w:rPr>
      <w:t>1</w:t>
    </w:r>
    <w:r w:rsidRPr="00821386">
      <w:rPr>
        <w:rFonts w:ascii="Arial Narrow" w:hAnsi="Arial Narrow" w:cs="Arial"/>
        <w:noProof/>
        <w:color w:val="7F7F7F" w:themeColor="text1" w:themeTint="80"/>
        <w:sz w:val="18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413B6CD" w14:textId="77777777" w:rsidR="00AB63D1" w:rsidRDefault="00AB63D1">
      <w:pPr>
        <w:spacing w:after="0" w:line="240" w:lineRule="auto"/>
      </w:pPr>
      <w:r>
        <w:separator/>
      </w:r>
    </w:p>
  </w:footnote>
  <w:footnote w:type="continuationSeparator" w:id="0">
    <w:p w14:paraId="081570EB" w14:textId="77777777" w:rsidR="00AB63D1" w:rsidRDefault="00AB63D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1D"/>
    <w:multiLevelType w:val="multilevel"/>
    <w:tmpl w:val="75AE1EBA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5FE0619"/>
    <w:multiLevelType w:val="hybridMultilevel"/>
    <w:tmpl w:val="4D3EC0A6"/>
    <w:lvl w:ilvl="0" w:tplc="19461232">
      <w:start w:val="1"/>
      <w:numFmt w:val="bullet"/>
      <w:lvlText w:val="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4AAE5568">
      <w:start w:val="274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AF8A96A" w:tentative="1">
      <w:start w:val="1"/>
      <w:numFmt w:val="bullet"/>
      <w:lvlText w:val="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CC4E8C20" w:tentative="1">
      <w:start w:val="1"/>
      <w:numFmt w:val="bullet"/>
      <w:lvlText w:val="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090C6026" w:tentative="1">
      <w:start w:val="1"/>
      <w:numFmt w:val="bullet"/>
      <w:lvlText w:val="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212871AE" w:tentative="1">
      <w:start w:val="1"/>
      <w:numFmt w:val="bullet"/>
      <w:lvlText w:val="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9B78F1A6" w:tentative="1">
      <w:start w:val="1"/>
      <w:numFmt w:val="bullet"/>
      <w:lvlText w:val="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2E5CFC3A" w:tentative="1">
      <w:start w:val="1"/>
      <w:numFmt w:val="bullet"/>
      <w:lvlText w:val="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E3EEBCB8" w:tentative="1">
      <w:start w:val="1"/>
      <w:numFmt w:val="bullet"/>
      <w:lvlText w:val="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2" w15:restartNumberingAfterBreak="0">
    <w:nsid w:val="0C413BE1"/>
    <w:multiLevelType w:val="hybridMultilevel"/>
    <w:tmpl w:val="15244E02"/>
    <w:lvl w:ilvl="0" w:tplc="048A7C1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1C019E9"/>
    <w:multiLevelType w:val="hybridMultilevel"/>
    <w:tmpl w:val="865ABD50"/>
    <w:lvl w:ilvl="0" w:tplc="5C0E1B0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E22F92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AE8848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7A6E93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CFAEF5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BCE54F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9505A0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7E679E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A3258B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 w15:restartNumberingAfterBreak="0">
    <w:nsid w:val="12B55DC2"/>
    <w:multiLevelType w:val="hybridMultilevel"/>
    <w:tmpl w:val="635899F6"/>
    <w:lvl w:ilvl="0" w:tplc="FAC62F12">
      <w:start w:val="1"/>
      <w:numFmt w:val="bullet"/>
      <w:lvlText w:val="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1736BF2A" w:tentative="1">
      <w:start w:val="1"/>
      <w:numFmt w:val="bullet"/>
      <w:lvlText w:val="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5CD4C67E" w:tentative="1">
      <w:start w:val="1"/>
      <w:numFmt w:val="bullet"/>
      <w:lvlText w:val="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4894DB60" w:tentative="1">
      <w:start w:val="1"/>
      <w:numFmt w:val="bullet"/>
      <w:lvlText w:val="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89E205C8" w:tentative="1">
      <w:start w:val="1"/>
      <w:numFmt w:val="bullet"/>
      <w:lvlText w:val="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0E1A7F18" w:tentative="1">
      <w:start w:val="1"/>
      <w:numFmt w:val="bullet"/>
      <w:lvlText w:val="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306ADA50" w:tentative="1">
      <w:start w:val="1"/>
      <w:numFmt w:val="bullet"/>
      <w:lvlText w:val="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B12EA6A0" w:tentative="1">
      <w:start w:val="1"/>
      <w:numFmt w:val="bullet"/>
      <w:lvlText w:val="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B8F64E5E" w:tentative="1">
      <w:start w:val="1"/>
      <w:numFmt w:val="bullet"/>
      <w:lvlText w:val="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5" w15:restartNumberingAfterBreak="0">
    <w:nsid w:val="19F744A4"/>
    <w:multiLevelType w:val="hybridMultilevel"/>
    <w:tmpl w:val="66B0073C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BE22935E">
      <w:start w:val="1"/>
      <w:numFmt w:val="bullet"/>
      <w:lvlText w:val="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1BD4FF6E" w:tentative="1">
      <w:start w:val="1"/>
      <w:numFmt w:val="bullet"/>
      <w:lvlText w:val="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B434AA74" w:tentative="1">
      <w:start w:val="1"/>
      <w:numFmt w:val="bullet"/>
      <w:lvlText w:val="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D740466E" w:tentative="1">
      <w:start w:val="1"/>
      <w:numFmt w:val="bullet"/>
      <w:lvlText w:val="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5754AF4A" w:tentative="1">
      <w:start w:val="1"/>
      <w:numFmt w:val="bullet"/>
      <w:lvlText w:val="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1E18061C" w:tentative="1">
      <w:start w:val="1"/>
      <w:numFmt w:val="bullet"/>
      <w:lvlText w:val="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B2C481B4" w:tentative="1">
      <w:start w:val="1"/>
      <w:numFmt w:val="bullet"/>
      <w:lvlText w:val="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78FCC3BC" w:tentative="1">
      <w:start w:val="1"/>
      <w:numFmt w:val="bullet"/>
      <w:lvlText w:val="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6" w15:restartNumberingAfterBreak="0">
    <w:nsid w:val="1C052942"/>
    <w:multiLevelType w:val="hybridMultilevel"/>
    <w:tmpl w:val="22E4007C"/>
    <w:lvl w:ilvl="0" w:tplc="F376BF3A">
      <w:start w:val="1"/>
      <w:numFmt w:val="bullet"/>
      <w:lvlText w:val="•"/>
      <w:lvlJc w:val="left"/>
      <w:pPr>
        <w:ind w:left="460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0423838">
      <w:start w:val="1"/>
      <w:numFmt w:val="bullet"/>
      <w:lvlText w:val="o"/>
      <w:lvlJc w:val="left"/>
      <w:pPr>
        <w:ind w:left="1340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4FAB832">
      <w:start w:val="1"/>
      <w:numFmt w:val="bullet"/>
      <w:lvlText w:val="▪"/>
      <w:lvlJc w:val="left"/>
      <w:pPr>
        <w:ind w:left="2060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7D471BC">
      <w:start w:val="1"/>
      <w:numFmt w:val="bullet"/>
      <w:lvlText w:val="•"/>
      <w:lvlJc w:val="left"/>
      <w:pPr>
        <w:ind w:left="2780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D62A1FC">
      <w:start w:val="1"/>
      <w:numFmt w:val="bullet"/>
      <w:lvlText w:val="o"/>
      <w:lvlJc w:val="left"/>
      <w:pPr>
        <w:ind w:left="3500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02CA83C">
      <w:start w:val="1"/>
      <w:numFmt w:val="bullet"/>
      <w:lvlText w:val="▪"/>
      <w:lvlJc w:val="left"/>
      <w:pPr>
        <w:ind w:left="4220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65A3440">
      <w:start w:val="1"/>
      <w:numFmt w:val="bullet"/>
      <w:lvlText w:val="•"/>
      <w:lvlJc w:val="left"/>
      <w:pPr>
        <w:ind w:left="4940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14A8F64">
      <w:start w:val="1"/>
      <w:numFmt w:val="bullet"/>
      <w:lvlText w:val="o"/>
      <w:lvlJc w:val="left"/>
      <w:pPr>
        <w:ind w:left="5660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DFE1ABE">
      <w:start w:val="1"/>
      <w:numFmt w:val="bullet"/>
      <w:lvlText w:val="▪"/>
      <w:lvlJc w:val="left"/>
      <w:pPr>
        <w:ind w:left="6380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1CA21AFD"/>
    <w:multiLevelType w:val="hybridMultilevel"/>
    <w:tmpl w:val="1056F342"/>
    <w:lvl w:ilvl="0" w:tplc="F154B60A">
      <w:start w:val="1"/>
      <w:numFmt w:val="bullet"/>
      <w:lvlText w:val="•"/>
      <w:lvlJc w:val="left"/>
      <w:pPr>
        <w:ind w:left="127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0F26E86">
      <w:start w:val="1"/>
      <w:numFmt w:val="bullet"/>
      <w:lvlText w:val="o"/>
      <w:lvlJc w:val="left"/>
      <w:pPr>
        <w:ind w:left="1537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9AAAEEC">
      <w:start w:val="1"/>
      <w:numFmt w:val="bullet"/>
      <w:lvlText w:val="▪"/>
      <w:lvlJc w:val="left"/>
      <w:pPr>
        <w:ind w:left="2257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CA04D6C">
      <w:start w:val="1"/>
      <w:numFmt w:val="bullet"/>
      <w:lvlText w:val="•"/>
      <w:lvlJc w:val="left"/>
      <w:pPr>
        <w:ind w:left="2977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3B409D8">
      <w:start w:val="1"/>
      <w:numFmt w:val="bullet"/>
      <w:lvlText w:val="o"/>
      <w:lvlJc w:val="left"/>
      <w:pPr>
        <w:ind w:left="3697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60042E0">
      <w:start w:val="1"/>
      <w:numFmt w:val="bullet"/>
      <w:lvlText w:val="▪"/>
      <w:lvlJc w:val="left"/>
      <w:pPr>
        <w:ind w:left="4417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A8CDC04">
      <w:start w:val="1"/>
      <w:numFmt w:val="bullet"/>
      <w:lvlText w:val="•"/>
      <w:lvlJc w:val="left"/>
      <w:pPr>
        <w:ind w:left="5137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5B07300">
      <w:start w:val="1"/>
      <w:numFmt w:val="bullet"/>
      <w:lvlText w:val="o"/>
      <w:lvlJc w:val="left"/>
      <w:pPr>
        <w:ind w:left="5857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9A45986">
      <w:start w:val="1"/>
      <w:numFmt w:val="bullet"/>
      <w:lvlText w:val="▪"/>
      <w:lvlJc w:val="left"/>
      <w:pPr>
        <w:ind w:left="6577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226A789E"/>
    <w:multiLevelType w:val="hybridMultilevel"/>
    <w:tmpl w:val="42562E66"/>
    <w:lvl w:ilvl="0" w:tplc="88AE06A2">
      <w:start w:val="1"/>
      <w:numFmt w:val="decimal"/>
      <w:lvlText w:val="%1)"/>
      <w:lvlJc w:val="left"/>
      <w:pPr>
        <w:ind w:left="242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A7EF052">
      <w:start w:val="1"/>
      <w:numFmt w:val="lowerLetter"/>
      <w:lvlText w:val="%2"/>
      <w:lvlJc w:val="left"/>
      <w:pPr>
        <w:ind w:left="1080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1863E3A">
      <w:start w:val="1"/>
      <w:numFmt w:val="lowerRoman"/>
      <w:lvlText w:val="%3"/>
      <w:lvlJc w:val="left"/>
      <w:pPr>
        <w:ind w:left="1800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E408950">
      <w:start w:val="1"/>
      <w:numFmt w:val="decimal"/>
      <w:lvlText w:val="%4"/>
      <w:lvlJc w:val="left"/>
      <w:pPr>
        <w:ind w:left="2520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FD849BE">
      <w:start w:val="1"/>
      <w:numFmt w:val="lowerLetter"/>
      <w:lvlText w:val="%5"/>
      <w:lvlJc w:val="left"/>
      <w:pPr>
        <w:ind w:left="3240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B1C5E2A">
      <w:start w:val="1"/>
      <w:numFmt w:val="lowerRoman"/>
      <w:lvlText w:val="%6"/>
      <w:lvlJc w:val="left"/>
      <w:pPr>
        <w:ind w:left="3960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DB0610E">
      <w:start w:val="1"/>
      <w:numFmt w:val="decimal"/>
      <w:lvlText w:val="%7"/>
      <w:lvlJc w:val="left"/>
      <w:pPr>
        <w:ind w:left="4680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ECC5294">
      <w:start w:val="1"/>
      <w:numFmt w:val="lowerLetter"/>
      <w:lvlText w:val="%8"/>
      <w:lvlJc w:val="left"/>
      <w:pPr>
        <w:ind w:left="5400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B8AD2AA">
      <w:start w:val="1"/>
      <w:numFmt w:val="lowerRoman"/>
      <w:lvlText w:val="%9"/>
      <w:lvlJc w:val="left"/>
      <w:pPr>
        <w:ind w:left="6120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2E215B23"/>
    <w:multiLevelType w:val="hybridMultilevel"/>
    <w:tmpl w:val="20FCAF8A"/>
    <w:lvl w:ilvl="0" w:tplc="C3CAC79C">
      <w:start w:val="1"/>
      <w:numFmt w:val="decimal"/>
      <w:lvlText w:val="%1."/>
      <w:lvlJc w:val="left"/>
      <w:pPr>
        <w:ind w:left="433"/>
      </w:pPr>
      <w:rPr>
        <w:rFonts w:ascii="Futura LT Pro" w:eastAsia="Futura LT Pro" w:hAnsi="Futura LT Pro" w:cs="Futura LT Pro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2AA67CF8">
      <w:start w:val="1"/>
      <w:numFmt w:val="lowerLetter"/>
      <w:lvlText w:val="%2"/>
      <w:lvlJc w:val="left"/>
      <w:pPr>
        <w:ind w:left="1128"/>
      </w:pPr>
      <w:rPr>
        <w:rFonts w:ascii="Futura LT Pro" w:eastAsia="Futura LT Pro" w:hAnsi="Futura LT Pro" w:cs="Futura LT Pro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DBE22E9C">
      <w:start w:val="1"/>
      <w:numFmt w:val="lowerRoman"/>
      <w:lvlText w:val="%3"/>
      <w:lvlJc w:val="left"/>
      <w:pPr>
        <w:ind w:left="1848"/>
      </w:pPr>
      <w:rPr>
        <w:rFonts w:ascii="Futura LT Pro" w:eastAsia="Futura LT Pro" w:hAnsi="Futura LT Pro" w:cs="Futura LT Pro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A4D29692">
      <w:start w:val="1"/>
      <w:numFmt w:val="decimal"/>
      <w:lvlText w:val="%4"/>
      <w:lvlJc w:val="left"/>
      <w:pPr>
        <w:ind w:left="2568"/>
      </w:pPr>
      <w:rPr>
        <w:rFonts w:ascii="Futura LT Pro" w:eastAsia="Futura LT Pro" w:hAnsi="Futura LT Pro" w:cs="Futura LT Pro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CED2EB3E">
      <w:start w:val="1"/>
      <w:numFmt w:val="lowerLetter"/>
      <w:lvlText w:val="%5"/>
      <w:lvlJc w:val="left"/>
      <w:pPr>
        <w:ind w:left="3288"/>
      </w:pPr>
      <w:rPr>
        <w:rFonts w:ascii="Futura LT Pro" w:eastAsia="Futura LT Pro" w:hAnsi="Futura LT Pro" w:cs="Futura LT Pro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2E500EB4">
      <w:start w:val="1"/>
      <w:numFmt w:val="lowerRoman"/>
      <w:lvlText w:val="%6"/>
      <w:lvlJc w:val="left"/>
      <w:pPr>
        <w:ind w:left="4008"/>
      </w:pPr>
      <w:rPr>
        <w:rFonts w:ascii="Futura LT Pro" w:eastAsia="Futura LT Pro" w:hAnsi="Futura LT Pro" w:cs="Futura LT Pro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95905720">
      <w:start w:val="1"/>
      <w:numFmt w:val="decimal"/>
      <w:lvlText w:val="%7"/>
      <w:lvlJc w:val="left"/>
      <w:pPr>
        <w:ind w:left="4728"/>
      </w:pPr>
      <w:rPr>
        <w:rFonts w:ascii="Futura LT Pro" w:eastAsia="Futura LT Pro" w:hAnsi="Futura LT Pro" w:cs="Futura LT Pro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F040585E">
      <w:start w:val="1"/>
      <w:numFmt w:val="lowerLetter"/>
      <w:lvlText w:val="%8"/>
      <w:lvlJc w:val="left"/>
      <w:pPr>
        <w:ind w:left="5448"/>
      </w:pPr>
      <w:rPr>
        <w:rFonts w:ascii="Futura LT Pro" w:eastAsia="Futura LT Pro" w:hAnsi="Futura LT Pro" w:cs="Futura LT Pro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A9DA91A2">
      <w:start w:val="1"/>
      <w:numFmt w:val="lowerRoman"/>
      <w:lvlText w:val="%9"/>
      <w:lvlJc w:val="left"/>
      <w:pPr>
        <w:ind w:left="6168"/>
      </w:pPr>
      <w:rPr>
        <w:rFonts w:ascii="Futura LT Pro" w:eastAsia="Futura LT Pro" w:hAnsi="Futura LT Pro" w:cs="Futura LT Pro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333A7104"/>
    <w:multiLevelType w:val="hybridMultilevel"/>
    <w:tmpl w:val="D742B59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52466A2"/>
    <w:multiLevelType w:val="hybridMultilevel"/>
    <w:tmpl w:val="645A6E5E"/>
    <w:lvl w:ilvl="0" w:tplc="75C2FE10">
      <w:start w:val="1"/>
      <w:numFmt w:val="bullet"/>
      <w:lvlText w:val="•"/>
      <w:lvlJc w:val="left"/>
      <w:pPr>
        <w:ind w:left="360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72E13B6">
      <w:start w:val="1"/>
      <w:numFmt w:val="bullet"/>
      <w:lvlText w:val="o"/>
      <w:lvlJc w:val="left"/>
      <w:pPr>
        <w:ind w:left="1320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E6C670C">
      <w:start w:val="1"/>
      <w:numFmt w:val="bullet"/>
      <w:lvlText w:val="▪"/>
      <w:lvlJc w:val="left"/>
      <w:pPr>
        <w:ind w:left="2040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88E9A10">
      <w:start w:val="1"/>
      <w:numFmt w:val="bullet"/>
      <w:lvlText w:val="•"/>
      <w:lvlJc w:val="left"/>
      <w:pPr>
        <w:ind w:left="2760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8A46ABC">
      <w:start w:val="1"/>
      <w:numFmt w:val="bullet"/>
      <w:lvlText w:val="o"/>
      <w:lvlJc w:val="left"/>
      <w:pPr>
        <w:ind w:left="3480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E0064BA">
      <w:start w:val="1"/>
      <w:numFmt w:val="bullet"/>
      <w:lvlText w:val="▪"/>
      <w:lvlJc w:val="left"/>
      <w:pPr>
        <w:ind w:left="4200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3BE26D4">
      <w:start w:val="1"/>
      <w:numFmt w:val="bullet"/>
      <w:lvlText w:val="•"/>
      <w:lvlJc w:val="left"/>
      <w:pPr>
        <w:ind w:left="4920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904FF8A">
      <w:start w:val="1"/>
      <w:numFmt w:val="bullet"/>
      <w:lvlText w:val="o"/>
      <w:lvlJc w:val="left"/>
      <w:pPr>
        <w:ind w:left="5640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A1A5C90">
      <w:start w:val="1"/>
      <w:numFmt w:val="bullet"/>
      <w:lvlText w:val="▪"/>
      <w:lvlJc w:val="left"/>
      <w:pPr>
        <w:ind w:left="6360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36161721"/>
    <w:multiLevelType w:val="hybridMultilevel"/>
    <w:tmpl w:val="F5F43354"/>
    <w:lvl w:ilvl="0" w:tplc="048A7C1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8263860"/>
    <w:multiLevelType w:val="hybridMultilevel"/>
    <w:tmpl w:val="0122D366"/>
    <w:lvl w:ilvl="0" w:tplc="992CCD70">
      <w:start w:val="1"/>
      <w:numFmt w:val="bullet"/>
      <w:lvlText w:val="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F74A8FCC" w:tentative="1">
      <w:start w:val="1"/>
      <w:numFmt w:val="bullet"/>
      <w:lvlText w:val="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03423422" w:tentative="1">
      <w:start w:val="1"/>
      <w:numFmt w:val="bullet"/>
      <w:lvlText w:val="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657EED58" w:tentative="1">
      <w:start w:val="1"/>
      <w:numFmt w:val="bullet"/>
      <w:lvlText w:val="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119841F4" w:tentative="1">
      <w:start w:val="1"/>
      <w:numFmt w:val="bullet"/>
      <w:lvlText w:val="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A518336A" w:tentative="1">
      <w:start w:val="1"/>
      <w:numFmt w:val="bullet"/>
      <w:lvlText w:val="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FAA4E77E" w:tentative="1">
      <w:start w:val="1"/>
      <w:numFmt w:val="bullet"/>
      <w:lvlText w:val="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74CAEB94" w:tentative="1">
      <w:start w:val="1"/>
      <w:numFmt w:val="bullet"/>
      <w:lvlText w:val="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427E3BE0" w:tentative="1">
      <w:start w:val="1"/>
      <w:numFmt w:val="bullet"/>
      <w:lvlText w:val="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14" w15:restartNumberingAfterBreak="0">
    <w:nsid w:val="39B74FDC"/>
    <w:multiLevelType w:val="hybridMultilevel"/>
    <w:tmpl w:val="C3066830"/>
    <w:lvl w:ilvl="0" w:tplc="8CD2CB40">
      <w:start w:val="1"/>
      <w:numFmt w:val="bullet"/>
      <w:lvlText w:val="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DA92BD5E" w:tentative="1">
      <w:start w:val="1"/>
      <w:numFmt w:val="bullet"/>
      <w:lvlText w:val="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5B847136" w:tentative="1">
      <w:start w:val="1"/>
      <w:numFmt w:val="bullet"/>
      <w:lvlText w:val="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874AC926" w:tentative="1">
      <w:start w:val="1"/>
      <w:numFmt w:val="bullet"/>
      <w:lvlText w:val="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610A32A8" w:tentative="1">
      <w:start w:val="1"/>
      <w:numFmt w:val="bullet"/>
      <w:lvlText w:val="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A0A8B936" w:tentative="1">
      <w:start w:val="1"/>
      <w:numFmt w:val="bullet"/>
      <w:lvlText w:val="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C688DBA2" w:tentative="1">
      <w:start w:val="1"/>
      <w:numFmt w:val="bullet"/>
      <w:lvlText w:val="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81CA8F4E" w:tentative="1">
      <w:start w:val="1"/>
      <w:numFmt w:val="bullet"/>
      <w:lvlText w:val="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481A6ED4" w:tentative="1">
      <w:start w:val="1"/>
      <w:numFmt w:val="bullet"/>
      <w:lvlText w:val="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15" w15:restartNumberingAfterBreak="0">
    <w:nsid w:val="3A256B6B"/>
    <w:multiLevelType w:val="hybridMultilevel"/>
    <w:tmpl w:val="7436BAE8"/>
    <w:lvl w:ilvl="0" w:tplc="05A881A8">
      <w:start w:val="1"/>
      <w:numFmt w:val="decimal"/>
      <w:lvlText w:val="%1."/>
      <w:lvlJc w:val="left"/>
      <w:pPr>
        <w:ind w:left="360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5F2CB6A">
      <w:start w:val="1"/>
      <w:numFmt w:val="lowerLetter"/>
      <w:lvlText w:val="%2"/>
      <w:lvlJc w:val="left"/>
      <w:pPr>
        <w:ind w:left="1320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D2467E4">
      <w:start w:val="1"/>
      <w:numFmt w:val="lowerRoman"/>
      <w:lvlText w:val="%3"/>
      <w:lvlJc w:val="left"/>
      <w:pPr>
        <w:ind w:left="2040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A6493FE">
      <w:start w:val="1"/>
      <w:numFmt w:val="decimal"/>
      <w:lvlText w:val="%4"/>
      <w:lvlJc w:val="left"/>
      <w:pPr>
        <w:ind w:left="2760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518C5AC">
      <w:start w:val="1"/>
      <w:numFmt w:val="lowerLetter"/>
      <w:lvlText w:val="%5"/>
      <w:lvlJc w:val="left"/>
      <w:pPr>
        <w:ind w:left="3480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03A8FBA">
      <w:start w:val="1"/>
      <w:numFmt w:val="lowerRoman"/>
      <w:lvlText w:val="%6"/>
      <w:lvlJc w:val="left"/>
      <w:pPr>
        <w:ind w:left="4200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E3C4FDA">
      <w:start w:val="1"/>
      <w:numFmt w:val="decimal"/>
      <w:lvlText w:val="%7"/>
      <w:lvlJc w:val="left"/>
      <w:pPr>
        <w:ind w:left="4920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CD6279E">
      <w:start w:val="1"/>
      <w:numFmt w:val="lowerLetter"/>
      <w:lvlText w:val="%8"/>
      <w:lvlJc w:val="left"/>
      <w:pPr>
        <w:ind w:left="5640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2FEBA82">
      <w:start w:val="1"/>
      <w:numFmt w:val="lowerRoman"/>
      <w:lvlText w:val="%9"/>
      <w:lvlJc w:val="left"/>
      <w:pPr>
        <w:ind w:left="6360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" w15:restartNumberingAfterBreak="0">
    <w:nsid w:val="3E057457"/>
    <w:multiLevelType w:val="hybridMultilevel"/>
    <w:tmpl w:val="035E7CFC"/>
    <w:lvl w:ilvl="0" w:tplc="3D8A5458">
      <w:start w:val="1"/>
      <w:numFmt w:val="bullet"/>
      <w:lvlText w:val="•"/>
      <w:lvlJc w:val="left"/>
      <w:pPr>
        <w:ind w:left="320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3883782">
      <w:start w:val="1"/>
      <w:numFmt w:val="bullet"/>
      <w:lvlText w:val="o"/>
      <w:lvlJc w:val="left"/>
      <w:pPr>
        <w:ind w:left="1360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A4CF5B4">
      <w:start w:val="1"/>
      <w:numFmt w:val="bullet"/>
      <w:lvlText w:val="▪"/>
      <w:lvlJc w:val="left"/>
      <w:pPr>
        <w:ind w:left="2080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62A47E2">
      <w:start w:val="1"/>
      <w:numFmt w:val="bullet"/>
      <w:lvlText w:val="•"/>
      <w:lvlJc w:val="left"/>
      <w:pPr>
        <w:ind w:left="2800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29CFEBA">
      <w:start w:val="1"/>
      <w:numFmt w:val="bullet"/>
      <w:lvlText w:val="o"/>
      <w:lvlJc w:val="left"/>
      <w:pPr>
        <w:ind w:left="3520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186B14C">
      <w:start w:val="1"/>
      <w:numFmt w:val="bullet"/>
      <w:lvlText w:val="▪"/>
      <w:lvlJc w:val="left"/>
      <w:pPr>
        <w:ind w:left="4240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C3E7766">
      <w:start w:val="1"/>
      <w:numFmt w:val="bullet"/>
      <w:lvlText w:val="•"/>
      <w:lvlJc w:val="left"/>
      <w:pPr>
        <w:ind w:left="4960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CEC23BE">
      <w:start w:val="1"/>
      <w:numFmt w:val="bullet"/>
      <w:lvlText w:val="o"/>
      <w:lvlJc w:val="left"/>
      <w:pPr>
        <w:ind w:left="5680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620F456">
      <w:start w:val="1"/>
      <w:numFmt w:val="bullet"/>
      <w:lvlText w:val="▪"/>
      <w:lvlJc w:val="left"/>
      <w:pPr>
        <w:ind w:left="6400"/>
      </w:pPr>
      <w:rPr>
        <w:rFonts w:ascii="Garamond" w:eastAsia="Garamond" w:hAnsi="Garamond" w:cs="Garamond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 w15:restartNumberingAfterBreak="0">
    <w:nsid w:val="40A00743"/>
    <w:multiLevelType w:val="multilevel"/>
    <w:tmpl w:val="B0E6FB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8" w15:restartNumberingAfterBreak="0">
    <w:nsid w:val="42556BC2"/>
    <w:multiLevelType w:val="hybridMultilevel"/>
    <w:tmpl w:val="6FC69C4E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58B6AF9A" w:tentative="1">
      <w:start w:val="1"/>
      <w:numFmt w:val="bullet"/>
      <w:lvlText w:val="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20BC4956" w:tentative="1">
      <w:start w:val="1"/>
      <w:numFmt w:val="bullet"/>
      <w:lvlText w:val="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FDBEFC2E" w:tentative="1">
      <w:start w:val="1"/>
      <w:numFmt w:val="bullet"/>
      <w:lvlText w:val="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056C4C70" w:tentative="1">
      <w:start w:val="1"/>
      <w:numFmt w:val="bullet"/>
      <w:lvlText w:val="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D9203FCE" w:tentative="1">
      <w:start w:val="1"/>
      <w:numFmt w:val="bullet"/>
      <w:lvlText w:val="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579EDA6E" w:tentative="1">
      <w:start w:val="1"/>
      <w:numFmt w:val="bullet"/>
      <w:lvlText w:val="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6CA0AFA6" w:tentative="1">
      <w:start w:val="1"/>
      <w:numFmt w:val="bullet"/>
      <w:lvlText w:val="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F2263C4C" w:tentative="1">
      <w:start w:val="1"/>
      <w:numFmt w:val="bullet"/>
      <w:lvlText w:val="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19" w15:restartNumberingAfterBreak="0">
    <w:nsid w:val="47DE6483"/>
    <w:multiLevelType w:val="hybridMultilevel"/>
    <w:tmpl w:val="956E3E06"/>
    <w:lvl w:ilvl="0" w:tplc="048A7C1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8B80182"/>
    <w:multiLevelType w:val="hybridMultilevel"/>
    <w:tmpl w:val="290AD49C"/>
    <w:lvl w:ilvl="0" w:tplc="14CE9B3E">
      <w:start w:val="1"/>
      <w:numFmt w:val="decimal"/>
      <w:lvlText w:val="%1."/>
      <w:lvlJc w:val="left"/>
      <w:pPr>
        <w:ind w:left="433"/>
      </w:pPr>
      <w:rPr>
        <w:rFonts w:ascii="Futura LT Pro" w:eastAsia="Futura LT Pro" w:hAnsi="Futura LT Pro" w:cs="Futura LT Pro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08080B0">
      <w:start w:val="1"/>
      <w:numFmt w:val="lowerLetter"/>
      <w:lvlText w:val="%2"/>
      <w:lvlJc w:val="left"/>
      <w:pPr>
        <w:ind w:left="1128"/>
      </w:pPr>
      <w:rPr>
        <w:rFonts w:ascii="Futura LT Pro" w:eastAsia="Futura LT Pro" w:hAnsi="Futura LT Pro" w:cs="Futura LT Pro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483C8E2E">
      <w:start w:val="1"/>
      <w:numFmt w:val="lowerRoman"/>
      <w:lvlText w:val="%3"/>
      <w:lvlJc w:val="left"/>
      <w:pPr>
        <w:ind w:left="1848"/>
      </w:pPr>
      <w:rPr>
        <w:rFonts w:ascii="Futura LT Pro" w:eastAsia="Futura LT Pro" w:hAnsi="Futura LT Pro" w:cs="Futura LT Pro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121648FC">
      <w:start w:val="1"/>
      <w:numFmt w:val="decimal"/>
      <w:lvlText w:val="%4"/>
      <w:lvlJc w:val="left"/>
      <w:pPr>
        <w:ind w:left="2568"/>
      </w:pPr>
      <w:rPr>
        <w:rFonts w:ascii="Futura LT Pro" w:eastAsia="Futura LT Pro" w:hAnsi="Futura LT Pro" w:cs="Futura LT Pro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64CC8174">
      <w:start w:val="1"/>
      <w:numFmt w:val="lowerLetter"/>
      <w:lvlText w:val="%5"/>
      <w:lvlJc w:val="left"/>
      <w:pPr>
        <w:ind w:left="3288"/>
      </w:pPr>
      <w:rPr>
        <w:rFonts w:ascii="Futura LT Pro" w:eastAsia="Futura LT Pro" w:hAnsi="Futura LT Pro" w:cs="Futura LT Pro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CDE418DC">
      <w:start w:val="1"/>
      <w:numFmt w:val="lowerRoman"/>
      <w:lvlText w:val="%6"/>
      <w:lvlJc w:val="left"/>
      <w:pPr>
        <w:ind w:left="4008"/>
      </w:pPr>
      <w:rPr>
        <w:rFonts w:ascii="Futura LT Pro" w:eastAsia="Futura LT Pro" w:hAnsi="Futura LT Pro" w:cs="Futura LT Pro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2592A80E">
      <w:start w:val="1"/>
      <w:numFmt w:val="decimal"/>
      <w:lvlText w:val="%7"/>
      <w:lvlJc w:val="left"/>
      <w:pPr>
        <w:ind w:left="4728"/>
      </w:pPr>
      <w:rPr>
        <w:rFonts w:ascii="Futura LT Pro" w:eastAsia="Futura LT Pro" w:hAnsi="Futura LT Pro" w:cs="Futura LT Pro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9C26F376">
      <w:start w:val="1"/>
      <w:numFmt w:val="lowerLetter"/>
      <w:lvlText w:val="%8"/>
      <w:lvlJc w:val="left"/>
      <w:pPr>
        <w:ind w:left="5448"/>
      </w:pPr>
      <w:rPr>
        <w:rFonts w:ascii="Futura LT Pro" w:eastAsia="Futura LT Pro" w:hAnsi="Futura LT Pro" w:cs="Futura LT Pro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808E3256">
      <w:start w:val="1"/>
      <w:numFmt w:val="lowerRoman"/>
      <w:lvlText w:val="%9"/>
      <w:lvlJc w:val="left"/>
      <w:pPr>
        <w:ind w:left="6168"/>
      </w:pPr>
      <w:rPr>
        <w:rFonts w:ascii="Futura LT Pro" w:eastAsia="Futura LT Pro" w:hAnsi="Futura LT Pro" w:cs="Futura LT Pro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1" w15:restartNumberingAfterBreak="0">
    <w:nsid w:val="569E356E"/>
    <w:multiLevelType w:val="hybridMultilevel"/>
    <w:tmpl w:val="F07EBA5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6C34A78"/>
    <w:multiLevelType w:val="hybridMultilevel"/>
    <w:tmpl w:val="9D101E20"/>
    <w:lvl w:ilvl="0" w:tplc="3BCEC94A">
      <w:start w:val="1"/>
      <w:numFmt w:val="decimal"/>
      <w:pStyle w:val="References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D8868E2"/>
    <w:multiLevelType w:val="hybridMultilevel"/>
    <w:tmpl w:val="4C94439E"/>
    <w:lvl w:ilvl="0" w:tplc="04090001">
      <w:start w:val="1"/>
      <w:numFmt w:val="bullet"/>
      <w:lvlText w:val=""/>
      <w:lvlJc w:val="left"/>
      <w:pPr>
        <w:ind w:left="81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53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5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9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5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70" w:hanging="360"/>
      </w:pPr>
      <w:rPr>
        <w:rFonts w:ascii="Wingdings" w:hAnsi="Wingdings" w:hint="default"/>
      </w:rPr>
    </w:lvl>
  </w:abstractNum>
  <w:abstractNum w:abstractNumId="24" w15:restartNumberingAfterBreak="0">
    <w:nsid w:val="654E3891"/>
    <w:multiLevelType w:val="hybridMultilevel"/>
    <w:tmpl w:val="C36A4340"/>
    <w:lvl w:ilvl="0" w:tplc="048A7C1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5D26B48"/>
    <w:multiLevelType w:val="hybridMultilevel"/>
    <w:tmpl w:val="F300FB20"/>
    <w:lvl w:ilvl="0" w:tplc="048A7C1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A1D3751"/>
    <w:multiLevelType w:val="hybridMultilevel"/>
    <w:tmpl w:val="A4302FDE"/>
    <w:lvl w:ilvl="0" w:tplc="A7B0B8E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91284B20">
      <w:start w:val="274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7CF4174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B381F1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946DA10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69A186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560A67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C8C548C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19A29C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BD64A88"/>
    <w:multiLevelType w:val="hybridMultilevel"/>
    <w:tmpl w:val="25E89E74"/>
    <w:lvl w:ilvl="0" w:tplc="62F6DE9E">
      <w:start w:val="1"/>
      <w:numFmt w:val="bullet"/>
      <w:lvlText w:val="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E784403A" w:tentative="1">
      <w:start w:val="1"/>
      <w:numFmt w:val="bullet"/>
      <w:lvlText w:val="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75C44B30" w:tentative="1">
      <w:start w:val="1"/>
      <w:numFmt w:val="bullet"/>
      <w:lvlText w:val="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EC5E7402" w:tentative="1">
      <w:start w:val="1"/>
      <w:numFmt w:val="bullet"/>
      <w:lvlText w:val="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F2F8C696" w:tentative="1">
      <w:start w:val="1"/>
      <w:numFmt w:val="bullet"/>
      <w:lvlText w:val="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25F0BCB2" w:tentative="1">
      <w:start w:val="1"/>
      <w:numFmt w:val="bullet"/>
      <w:lvlText w:val="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6B0E9284" w:tentative="1">
      <w:start w:val="1"/>
      <w:numFmt w:val="bullet"/>
      <w:lvlText w:val="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3616575C" w:tentative="1">
      <w:start w:val="1"/>
      <w:numFmt w:val="bullet"/>
      <w:lvlText w:val="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FEA4995C" w:tentative="1">
      <w:start w:val="1"/>
      <w:numFmt w:val="bullet"/>
      <w:lvlText w:val="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28" w15:restartNumberingAfterBreak="0">
    <w:nsid w:val="6CA415B0"/>
    <w:multiLevelType w:val="hybridMultilevel"/>
    <w:tmpl w:val="82C66B5C"/>
    <w:lvl w:ilvl="0" w:tplc="49DCCB52">
      <w:start w:val="1"/>
      <w:numFmt w:val="bullet"/>
      <w:lvlText w:val="•"/>
      <w:lvlJc w:val="left"/>
      <w:pPr>
        <w:ind w:left="540"/>
      </w:pPr>
      <w:rPr>
        <w:rFonts w:ascii="Futura LT Pro" w:eastAsia="Futura LT Pro" w:hAnsi="Futura LT Pro" w:cs="Futura LT Pro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BAE6BA9C">
      <w:start w:val="1"/>
      <w:numFmt w:val="bullet"/>
      <w:lvlText w:val="o"/>
      <w:lvlJc w:val="left"/>
      <w:pPr>
        <w:ind w:left="1080"/>
      </w:pPr>
      <w:rPr>
        <w:rFonts w:ascii="Futura LT Pro" w:eastAsia="Futura LT Pro" w:hAnsi="Futura LT Pro" w:cs="Futura LT Pro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6BC4AF1A">
      <w:start w:val="1"/>
      <w:numFmt w:val="bullet"/>
      <w:lvlText w:val="▪"/>
      <w:lvlJc w:val="left"/>
      <w:pPr>
        <w:ind w:left="1800"/>
      </w:pPr>
      <w:rPr>
        <w:rFonts w:ascii="Futura LT Pro" w:eastAsia="Futura LT Pro" w:hAnsi="Futura LT Pro" w:cs="Futura LT Pro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1870DE4A">
      <w:start w:val="1"/>
      <w:numFmt w:val="bullet"/>
      <w:lvlText w:val="•"/>
      <w:lvlJc w:val="left"/>
      <w:pPr>
        <w:ind w:left="2520"/>
      </w:pPr>
      <w:rPr>
        <w:rFonts w:ascii="Futura LT Pro" w:eastAsia="Futura LT Pro" w:hAnsi="Futura LT Pro" w:cs="Futura LT Pro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7FA8BB24">
      <w:start w:val="1"/>
      <w:numFmt w:val="bullet"/>
      <w:lvlText w:val="o"/>
      <w:lvlJc w:val="left"/>
      <w:pPr>
        <w:ind w:left="3240"/>
      </w:pPr>
      <w:rPr>
        <w:rFonts w:ascii="Futura LT Pro" w:eastAsia="Futura LT Pro" w:hAnsi="Futura LT Pro" w:cs="Futura LT Pro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E252F9EA">
      <w:start w:val="1"/>
      <w:numFmt w:val="bullet"/>
      <w:lvlText w:val="▪"/>
      <w:lvlJc w:val="left"/>
      <w:pPr>
        <w:ind w:left="3960"/>
      </w:pPr>
      <w:rPr>
        <w:rFonts w:ascii="Futura LT Pro" w:eastAsia="Futura LT Pro" w:hAnsi="Futura LT Pro" w:cs="Futura LT Pro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4DC25E98">
      <w:start w:val="1"/>
      <w:numFmt w:val="bullet"/>
      <w:lvlText w:val="•"/>
      <w:lvlJc w:val="left"/>
      <w:pPr>
        <w:ind w:left="4680"/>
      </w:pPr>
      <w:rPr>
        <w:rFonts w:ascii="Futura LT Pro" w:eastAsia="Futura LT Pro" w:hAnsi="Futura LT Pro" w:cs="Futura LT Pro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6E7AB3C0">
      <w:start w:val="1"/>
      <w:numFmt w:val="bullet"/>
      <w:lvlText w:val="o"/>
      <w:lvlJc w:val="left"/>
      <w:pPr>
        <w:ind w:left="5400"/>
      </w:pPr>
      <w:rPr>
        <w:rFonts w:ascii="Futura LT Pro" w:eastAsia="Futura LT Pro" w:hAnsi="Futura LT Pro" w:cs="Futura LT Pro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4EAA51C2">
      <w:start w:val="1"/>
      <w:numFmt w:val="bullet"/>
      <w:lvlText w:val="▪"/>
      <w:lvlJc w:val="left"/>
      <w:pPr>
        <w:ind w:left="6120"/>
      </w:pPr>
      <w:rPr>
        <w:rFonts w:ascii="Futura LT Pro" w:eastAsia="Futura LT Pro" w:hAnsi="Futura LT Pro" w:cs="Futura LT Pro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9" w15:restartNumberingAfterBreak="0">
    <w:nsid w:val="6CE31535"/>
    <w:multiLevelType w:val="hybridMultilevel"/>
    <w:tmpl w:val="9C447F12"/>
    <w:lvl w:ilvl="0" w:tplc="51A80F04">
      <w:start w:val="1"/>
      <w:numFmt w:val="decimal"/>
      <w:lvlText w:val="%1."/>
      <w:lvlJc w:val="left"/>
      <w:pPr>
        <w:ind w:left="473"/>
      </w:pPr>
      <w:rPr>
        <w:rFonts w:ascii="Futura LT Pro" w:eastAsia="Futura LT Pro" w:hAnsi="Futura LT Pro" w:cs="Futura LT Pro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6EEA5FE8">
      <w:start w:val="1"/>
      <w:numFmt w:val="lowerLetter"/>
      <w:lvlText w:val="%2"/>
      <w:lvlJc w:val="left"/>
      <w:pPr>
        <w:ind w:left="1080"/>
      </w:pPr>
      <w:rPr>
        <w:rFonts w:ascii="Futura LT Pro" w:eastAsia="Futura LT Pro" w:hAnsi="Futura LT Pro" w:cs="Futura LT Pro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D3F61712">
      <w:start w:val="1"/>
      <w:numFmt w:val="lowerRoman"/>
      <w:lvlText w:val="%3"/>
      <w:lvlJc w:val="left"/>
      <w:pPr>
        <w:ind w:left="1800"/>
      </w:pPr>
      <w:rPr>
        <w:rFonts w:ascii="Futura LT Pro" w:eastAsia="Futura LT Pro" w:hAnsi="Futura LT Pro" w:cs="Futura LT Pro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5AA01BA2">
      <w:start w:val="1"/>
      <w:numFmt w:val="decimal"/>
      <w:lvlText w:val="%4"/>
      <w:lvlJc w:val="left"/>
      <w:pPr>
        <w:ind w:left="2520"/>
      </w:pPr>
      <w:rPr>
        <w:rFonts w:ascii="Futura LT Pro" w:eastAsia="Futura LT Pro" w:hAnsi="Futura LT Pro" w:cs="Futura LT Pro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6DF4A1AA">
      <w:start w:val="1"/>
      <w:numFmt w:val="lowerLetter"/>
      <w:lvlText w:val="%5"/>
      <w:lvlJc w:val="left"/>
      <w:pPr>
        <w:ind w:left="3240"/>
      </w:pPr>
      <w:rPr>
        <w:rFonts w:ascii="Futura LT Pro" w:eastAsia="Futura LT Pro" w:hAnsi="Futura LT Pro" w:cs="Futura LT Pro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944A47A8">
      <w:start w:val="1"/>
      <w:numFmt w:val="lowerRoman"/>
      <w:lvlText w:val="%6"/>
      <w:lvlJc w:val="left"/>
      <w:pPr>
        <w:ind w:left="3960"/>
      </w:pPr>
      <w:rPr>
        <w:rFonts w:ascii="Futura LT Pro" w:eastAsia="Futura LT Pro" w:hAnsi="Futura LT Pro" w:cs="Futura LT Pro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4F328C00">
      <w:start w:val="1"/>
      <w:numFmt w:val="decimal"/>
      <w:lvlText w:val="%7"/>
      <w:lvlJc w:val="left"/>
      <w:pPr>
        <w:ind w:left="4680"/>
      </w:pPr>
      <w:rPr>
        <w:rFonts w:ascii="Futura LT Pro" w:eastAsia="Futura LT Pro" w:hAnsi="Futura LT Pro" w:cs="Futura LT Pro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41FE1F40">
      <w:start w:val="1"/>
      <w:numFmt w:val="lowerLetter"/>
      <w:lvlText w:val="%8"/>
      <w:lvlJc w:val="left"/>
      <w:pPr>
        <w:ind w:left="5400"/>
      </w:pPr>
      <w:rPr>
        <w:rFonts w:ascii="Futura LT Pro" w:eastAsia="Futura LT Pro" w:hAnsi="Futura LT Pro" w:cs="Futura LT Pro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56846C7C">
      <w:start w:val="1"/>
      <w:numFmt w:val="lowerRoman"/>
      <w:lvlText w:val="%9"/>
      <w:lvlJc w:val="left"/>
      <w:pPr>
        <w:ind w:left="6120"/>
      </w:pPr>
      <w:rPr>
        <w:rFonts w:ascii="Futura LT Pro" w:eastAsia="Futura LT Pro" w:hAnsi="Futura LT Pro" w:cs="Futura LT Pro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0" w15:restartNumberingAfterBreak="0">
    <w:nsid w:val="6E1D1B9E"/>
    <w:multiLevelType w:val="hybridMultilevel"/>
    <w:tmpl w:val="68D67A4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0012810"/>
    <w:multiLevelType w:val="hybridMultilevel"/>
    <w:tmpl w:val="5414E530"/>
    <w:lvl w:ilvl="0" w:tplc="CBD07522">
      <w:start w:val="120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63C2DF5"/>
    <w:multiLevelType w:val="hybridMultilevel"/>
    <w:tmpl w:val="987E7E4C"/>
    <w:lvl w:ilvl="0" w:tplc="B7BE81D6">
      <w:start w:val="1"/>
      <w:numFmt w:val="bullet"/>
      <w:pStyle w:val="Bulletlistnormal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79F6EC2"/>
    <w:multiLevelType w:val="hybridMultilevel"/>
    <w:tmpl w:val="73D04DA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2F2BAE2">
      <w:start w:val="1"/>
      <w:numFmt w:val="bullet"/>
      <w:pStyle w:val="2nd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7C08B7A4" w:tentative="1">
      <w:start w:val="1"/>
      <w:numFmt w:val="bullet"/>
      <w:lvlText w:val="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A7F02DE6" w:tentative="1">
      <w:start w:val="1"/>
      <w:numFmt w:val="bullet"/>
      <w:lvlText w:val="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1D06B104" w:tentative="1">
      <w:start w:val="1"/>
      <w:numFmt w:val="bullet"/>
      <w:lvlText w:val="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656085CA" w:tentative="1">
      <w:start w:val="1"/>
      <w:numFmt w:val="bullet"/>
      <w:lvlText w:val="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23F004EC" w:tentative="1">
      <w:start w:val="1"/>
      <w:numFmt w:val="bullet"/>
      <w:lvlText w:val="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3E78E9AA" w:tentative="1">
      <w:start w:val="1"/>
      <w:numFmt w:val="bullet"/>
      <w:lvlText w:val="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9FECA73C" w:tentative="1">
      <w:start w:val="1"/>
      <w:numFmt w:val="bullet"/>
      <w:lvlText w:val="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34" w15:restartNumberingAfterBreak="0">
    <w:nsid w:val="7B2C1B05"/>
    <w:multiLevelType w:val="hybridMultilevel"/>
    <w:tmpl w:val="993AC75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11"/>
  </w:num>
  <w:num w:numId="3">
    <w:abstractNumId w:val="15"/>
  </w:num>
  <w:num w:numId="4">
    <w:abstractNumId w:val="16"/>
  </w:num>
  <w:num w:numId="5">
    <w:abstractNumId w:val="6"/>
  </w:num>
  <w:num w:numId="6">
    <w:abstractNumId w:val="7"/>
  </w:num>
  <w:num w:numId="7">
    <w:abstractNumId w:val="28"/>
  </w:num>
  <w:num w:numId="8">
    <w:abstractNumId w:val="29"/>
  </w:num>
  <w:num w:numId="9">
    <w:abstractNumId w:val="9"/>
  </w:num>
  <w:num w:numId="10">
    <w:abstractNumId w:val="20"/>
  </w:num>
  <w:num w:numId="11">
    <w:abstractNumId w:val="21"/>
  </w:num>
  <w:num w:numId="12">
    <w:abstractNumId w:val="23"/>
  </w:num>
  <w:num w:numId="13">
    <w:abstractNumId w:val="5"/>
  </w:num>
  <w:num w:numId="14">
    <w:abstractNumId w:val="1"/>
  </w:num>
  <w:num w:numId="15">
    <w:abstractNumId w:val="26"/>
  </w:num>
  <w:num w:numId="16">
    <w:abstractNumId w:val="18"/>
  </w:num>
  <w:num w:numId="17">
    <w:abstractNumId w:val="27"/>
  </w:num>
  <w:num w:numId="18">
    <w:abstractNumId w:val="33"/>
  </w:num>
  <w:num w:numId="19">
    <w:abstractNumId w:val="4"/>
  </w:num>
  <w:num w:numId="20">
    <w:abstractNumId w:val="13"/>
  </w:num>
  <w:num w:numId="21">
    <w:abstractNumId w:val="14"/>
  </w:num>
  <w:num w:numId="22">
    <w:abstractNumId w:val="34"/>
  </w:num>
  <w:num w:numId="23">
    <w:abstractNumId w:val="32"/>
  </w:num>
  <w:num w:numId="24">
    <w:abstractNumId w:val="30"/>
  </w:num>
  <w:num w:numId="25">
    <w:abstractNumId w:val="0"/>
  </w:num>
  <w:num w:numId="26">
    <w:abstractNumId w:val="22"/>
  </w:num>
  <w:num w:numId="27">
    <w:abstractNumId w:val="10"/>
  </w:num>
  <w:num w:numId="28">
    <w:abstractNumId w:val="2"/>
  </w:num>
  <w:num w:numId="29">
    <w:abstractNumId w:val="31"/>
  </w:num>
  <w:num w:numId="30">
    <w:abstractNumId w:val="19"/>
  </w:num>
  <w:num w:numId="31">
    <w:abstractNumId w:val="25"/>
  </w:num>
  <w:num w:numId="32">
    <w:abstractNumId w:val="12"/>
  </w:num>
  <w:num w:numId="33">
    <w:abstractNumId w:val="24"/>
  </w:num>
  <w:num w:numId="34">
    <w:abstractNumId w:val="17"/>
  </w:num>
  <w:num w:numId="3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0"/>
  <w:proofState w:spelling="clean" w:grammar="clean"/>
  <w:attachedTemplate r:id="rId1"/>
  <w:defaultTabStop w:val="431"/>
  <w:evenAndOddHeaders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D1A44"/>
    <w:rsid w:val="0000589F"/>
    <w:rsid w:val="00007521"/>
    <w:rsid w:val="00011C77"/>
    <w:rsid w:val="000179F0"/>
    <w:rsid w:val="000233FF"/>
    <w:rsid w:val="00026603"/>
    <w:rsid w:val="000331A4"/>
    <w:rsid w:val="00053998"/>
    <w:rsid w:val="000548CB"/>
    <w:rsid w:val="00080047"/>
    <w:rsid w:val="000840B6"/>
    <w:rsid w:val="000A08D9"/>
    <w:rsid w:val="000A3DF2"/>
    <w:rsid w:val="000A6E03"/>
    <w:rsid w:val="000C431C"/>
    <w:rsid w:val="000C51E4"/>
    <w:rsid w:val="000C60DA"/>
    <w:rsid w:val="000D125D"/>
    <w:rsid w:val="000D2976"/>
    <w:rsid w:val="000D3671"/>
    <w:rsid w:val="00103A85"/>
    <w:rsid w:val="001156EA"/>
    <w:rsid w:val="00135B00"/>
    <w:rsid w:val="0014367B"/>
    <w:rsid w:val="00144ED0"/>
    <w:rsid w:val="00150495"/>
    <w:rsid w:val="00153EB4"/>
    <w:rsid w:val="0016187E"/>
    <w:rsid w:val="001663C7"/>
    <w:rsid w:val="0016693E"/>
    <w:rsid w:val="00184BBC"/>
    <w:rsid w:val="001A3594"/>
    <w:rsid w:val="001B66A0"/>
    <w:rsid w:val="001C012C"/>
    <w:rsid w:val="001C1EFA"/>
    <w:rsid w:val="001C7894"/>
    <w:rsid w:val="001E2831"/>
    <w:rsid w:val="001E5CD2"/>
    <w:rsid w:val="001E6AB3"/>
    <w:rsid w:val="001F240F"/>
    <w:rsid w:val="001F4551"/>
    <w:rsid w:val="00204F83"/>
    <w:rsid w:val="002056AE"/>
    <w:rsid w:val="0021413A"/>
    <w:rsid w:val="00240A6A"/>
    <w:rsid w:val="00241974"/>
    <w:rsid w:val="00242D1B"/>
    <w:rsid w:val="0024387B"/>
    <w:rsid w:val="00246E61"/>
    <w:rsid w:val="0025597F"/>
    <w:rsid w:val="00256D81"/>
    <w:rsid w:val="002610EF"/>
    <w:rsid w:val="00261FDF"/>
    <w:rsid w:val="002636BA"/>
    <w:rsid w:val="0026493C"/>
    <w:rsid w:val="00270A94"/>
    <w:rsid w:val="00277A44"/>
    <w:rsid w:val="00294AA7"/>
    <w:rsid w:val="002A42D0"/>
    <w:rsid w:val="002D5588"/>
    <w:rsid w:val="002D591C"/>
    <w:rsid w:val="002D7429"/>
    <w:rsid w:val="002E3607"/>
    <w:rsid w:val="002F0AD5"/>
    <w:rsid w:val="002F6D6A"/>
    <w:rsid w:val="00302720"/>
    <w:rsid w:val="00322138"/>
    <w:rsid w:val="00333CD0"/>
    <w:rsid w:val="00346AA1"/>
    <w:rsid w:val="003500A2"/>
    <w:rsid w:val="00355A49"/>
    <w:rsid w:val="00365A46"/>
    <w:rsid w:val="00384CFD"/>
    <w:rsid w:val="00394D90"/>
    <w:rsid w:val="003974C7"/>
    <w:rsid w:val="003A215B"/>
    <w:rsid w:val="003A606C"/>
    <w:rsid w:val="003B2885"/>
    <w:rsid w:val="003B5F3D"/>
    <w:rsid w:val="003C52E7"/>
    <w:rsid w:val="003C79CB"/>
    <w:rsid w:val="003C7ECE"/>
    <w:rsid w:val="003E03B2"/>
    <w:rsid w:val="003E7C74"/>
    <w:rsid w:val="003F0185"/>
    <w:rsid w:val="003F27CF"/>
    <w:rsid w:val="00427D59"/>
    <w:rsid w:val="0043113C"/>
    <w:rsid w:val="004428AC"/>
    <w:rsid w:val="00443CA6"/>
    <w:rsid w:val="00450422"/>
    <w:rsid w:val="00454BF8"/>
    <w:rsid w:val="00455CBD"/>
    <w:rsid w:val="004619D2"/>
    <w:rsid w:val="00470318"/>
    <w:rsid w:val="004717D8"/>
    <w:rsid w:val="00474C8F"/>
    <w:rsid w:val="00485077"/>
    <w:rsid w:val="00487914"/>
    <w:rsid w:val="00497FC3"/>
    <w:rsid w:val="004A1E32"/>
    <w:rsid w:val="004C4B6C"/>
    <w:rsid w:val="004C62F3"/>
    <w:rsid w:val="004D5567"/>
    <w:rsid w:val="004D5EA4"/>
    <w:rsid w:val="004D79A8"/>
    <w:rsid w:val="004E0772"/>
    <w:rsid w:val="004E3B9A"/>
    <w:rsid w:val="004F2EC0"/>
    <w:rsid w:val="005029B2"/>
    <w:rsid w:val="00503B6B"/>
    <w:rsid w:val="00503E01"/>
    <w:rsid w:val="00512F13"/>
    <w:rsid w:val="0051472A"/>
    <w:rsid w:val="00517E09"/>
    <w:rsid w:val="00522740"/>
    <w:rsid w:val="00523663"/>
    <w:rsid w:val="00535A09"/>
    <w:rsid w:val="005415C7"/>
    <w:rsid w:val="0054640E"/>
    <w:rsid w:val="005528FD"/>
    <w:rsid w:val="0056090C"/>
    <w:rsid w:val="005637AE"/>
    <w:rsid w:val="00575F7A"/>
    <w:rsid w:val="005778F5"/>
    <w:rsid w:val="00580126"/>
    <w:rsid w:val="005853E2"/>
    <w:rsid w:val="005879C9"/>
    <w:rsid w:val="0059085E"/>
    <w:rsid w:val="005A1CB8"/>
    <w:rsid w:val="005A5170"/>
    <w:rsid w:val="005B3744"/>
    <w:rsid w:val="005C0D18"/>
    <w:rsid w:val="005C358A"/>
    <w:rsid w:val="005C45A9"/>
    <w:rsid w:val="005D29B0"/>
    <w:rsid w:val="005F345B"/>
    <w:rsid w:val="0060086B"/>
    <w:rsid w:val="00600D82"/>
    <w:rsid w:val="00612A51"/>
    <w:rsid w:val="00615F9D"/>
    <w:rsid w:val="006179C2"/>
    <w:rsid w:val="006329F6"/>
    <w:rsid w:val="006361FA"/>
    <w:rsid w:val="0065177C"/>
    <w:rsid w:val="00656E0C"/>
    <w:rsid w:val="006764ED"/>
    <w:rsid w:val="00677FC6"/>
    <w:rsid w:val="00680E58"/>
    <w:rsid w:val="006908BD"/>
    <w:rsid w:val="006918BA"/>
    <w:rsid w:val="00693C27"/>
    <w:rsid w:val="006A053A"/>
    <w:rsid w:val="006A7CF6"/>
    <w:rsid w:val="006B7E36"/>
    <w:rsid w:val="006C0158"/>
    <w:rsid w:val="006C0AE7"/>
    <w:rsid w:val="006D3211"/>
    <w:rsid w:val="006E2DAE"/>
    <w:rsid w:val="006F274F"/>
    <w:rsid w:val="006F2BEE"/>
    <w:rsid w:val="00701A1B"/>
    <w:rsid w:val="00706CAF"/>
    <w:rsid w:val="007157B5"/>
    <w:rsid w:val="00720B9D"/>
    <w:rsid w:val="007232A8"/>
    <w:rsid w:val="0072702D"/>
    <w:rsid w:val="00737EBB"/>
    <w:rsid w:val="0074446E"/>
    <w:rsid w:val="00751CF2"/>
    <w:rsid w:val="0075799C"/>
    <w:rsid w:val="00764639"/>
    <w:rsid w:val="00772ACB"/>
    <w:rsid w:val="007738D8"/>
    <w:rsid w:val="007855A8"/>
    <w:rsid w:val="00797B3A"/>
    <w:rsid w:val="007A39E6"/>
    <w:rsid w:val="007A6390"/>
    <w:rsid w:val="007B7AFC"/>
    <w:rsid w:val="007C0D2C"/>
    <w:rsid w:val="007C1BDB"/>
    <w:rsid w:val="007C7B0F"/>
    <w:rsid w:val="007C7D5D"/>
    <w:rsid w:val="007D33DF"/>
    <w:rsid w:val="007D3EAE"/>
    <w:rsid w:val="007D5AFF"/>
    <w:rsid w:val="007D697A"/>
    <w:rsid w:val="007E1B52"/>
    <w:rsid w:val="007F04EA"/>
    <w:rsid w:val="007F0EF5"/>
    <w:rsid w:val="007F62A1"/>
    <w:rsid w:val="00800834"/>
    <w:rsid w:val="008014A9"/>
    <w:rsid w:val="008053EE"/>
    <w:rsid w:val="008175EB"/>
    <w:rsid w:val="00817888"/>
    <w:rsid w:val="00821386"/>
    <w:rsid w:val="00823159"/>
    <w:rsid w:val="0083133C"/>
    <w:rsid w:val="008323B1"/>
    <w:rsid w:val="00840DBD"/>
    <w:rsid w:val="00843848"/>
    <w:rsid w:val="008554FC"/>
    <w:rsid w:val="00856F60"/>
    <w:rsid w:val="00866EEA"/>
    <w:rsid w:val="008A0271"/>
    <w:rsid w:val="008A64F6"/>
    <w:rsid w:val="008D1A44"/>
    <w:rsid w:val="008D504B"/>
    <w:rsid w:val="008D5507"/>
    <w:rsid w:val="008E770E"/>
    <w:rsid w:val="008F02B6"/>
    <w:rsid w:val="008F1285"/>
    <w:rsid w:val="008F29C3"/>
    <w:rsid w:val="008F4673"/>
    <w:rsid w:val="008F4E81"/>
    <w:rsid w:val="008F6EC6"/>
    <w:rsid w:val="008F761B"/>
    <w:rsid w:val="00902027"/>
    <w:rsid w:val="00906533"/>
    <w:rsid w:val="00915795"/>
    <w:rsid w:val="009251EA"/>
    <w:rsid w:val="0092617B"/>
    <w:rsid w:val="00927DF6"/>
    <w:rsid w:val="00934738"/>
    <w:rsid w:val="009372E3"/>
    <w:rsid w:val="009440AF"/>
    <w:rsid w:val="00950FD4"/>
    <w:rsid w:val="00952533"/>
    <w:rsid w:val="009569E2"/>
    <w:rsid w:val="00961E8F"/>
    <w:rsid w:val="00965982"/>
    <w:rsid w:val="00966308"/>
    <w:rsid w:val="00976863"/>
    <w:rsid w:val="00992816"/>
    <w:rsid w:val="0099441B"/>
    <w:rsid w:val="00995582"/>
    <w:rsid w:val="00996E96"/>
    <w:rsid w:val="009A1073"/>
    <w:rsid w:val="009A2695"/>
    <w:rsid w:val="009B5023"/>
    <w:rsid w:val="009C27D6"/>
    <w:rsid w:val="009C6FAA"/>
    <w:rsid w:val="009C74C9"/>
    <w:rsid w:val="009E70E8"/>
    <w:rsid w:val="00A1277D"/>
    <w:rsid w:val="00A275C7"/>
    <w:rsid w:val="00A27841"/>
    <w:rsid w:val="00A31A81"/>
    <w:rsid w:val="00A34662"/>
    <w:rsid w:val="00A40C4A"/>
    <w:rsid w:val="00A544E9"/>
    <w:rsid w:val="00A630FF"/>
    <w:rsid w:val="00A65248"/>
    <w:rsid w:val="00A67850"/>
    <w:rsid w:val="00A731B9"/>
    <w:rsid w:val="00A85E22"/>
    <w:rsid w:val="00A86D05"/>
    <w:rsid w:val="00A90E24"/>
    <w:rsid w:val="00A90E44"/>
    <w:rsid w:val="00AA1DFC"/>
    <w:rsid w:val="00AB02BC"/>
    <w:rsid w:val="00AB56D1"/>
    <w:rsid w:val="00AB63D1"/>
    <w:rsid w:val="00AD21D5"/>
    <w:rsid w:val="00AD57DB"/>
    <w:rsid w:val="00AE0211"/>
    <w:rsid w:val="00AF0A31"/>
    <w:rsid w:val="00AF25C9"/>
    <w:rsid w:val="00B04B94"/>
    <w:rsid w:val="00B05FAE"/>
    <w:rsid w:val="00B15D1C"/>
    <w:rsid w:val="00B17F18"/>
    <w:rsid w:val="00B21CBB"/>
    <w:rsid w:val="00B23B13"/>
    <w:rsid w:val="00B33190"/>
    <w:rsid w:val="00B40431"/>
    <w:rsid w:val="00B40CC7"/>
    <w:rsid w:val="00B50B8B"/>
    <w:rsid w:val="00B54140"/>
    <w:rsid w:val="00B57CD7"/>
    <w:rsid w:val="00B67A0E"/>
    <w:rsid w:val="00B72DB0"/>
    <w:rsid w:val="00B81EDE"/>
    <w:rsid w:val="00B84836"/>
    <w:rsid w:val="00B87889"/>
    <w:rsid w:val="00B93667"/>
    <w:rsid w:val="00BA039C"/>
    <w:rsid w:val="00BC112D"/>
    <w:rsid w:val="00BD3586"/>
    <w:rsid w:val="00BD47A2"/>
    <w:rsid w:val="00BE3D14"/>
    <w:rsid w:val="00BE7129"/>
    <w:rsid w:val="00BF0514"/>
    <w:rsid w:val="00BF32A0"/>
    <w:rsid w:val="00BF5BAD"/>
    <w:rsid w:val="00C021F1"/>
    <w:rsid w:val="00C1373C"/>
    <w:rsid w:val="00C232C1"/>
    <w:rsid w:val="00C25819"/>
    <w:rsid w:val="00C3438F"/>
    <w:rsid w:val="00C36907"/>
    <w:rsid w:val="00C37BE8"/>
    <w:rsid w:val="00C42A1E"/>
    <w:rsid w:val="00C42C04"/>
    <w:rsid w:val="00C506B5"/>
    <w:rsid w:val="00C5489A"/>
    <w:rsid w:val="00C56637"/>
    <w:rsid w:val="00C61A9C"/>
    <w:rsid w:val="00C71A65"/>
    <w:rsid w:val="00C745ED"/>
    <w:rsid w:val="00C84118"/>
    <w:rsid w:val="00C91F12"/>
    <w:rsid w:val="00CA361C"/>
    <w:rsid w:val="00CA3E10"/>
    <w:rsid w:val="00CA5230"/>
    <w:rsid w:val="00CA5383"/>
    <w:rsid w:val="00CA5B89"/>
    <w:rsid w:val="00CA7199"/>
    <w:rsid w:val="00CB0A69"/>
    <w:rsid w:val="00CB0EC5"/>
    <w:rsid w:val="00CC0830"/>
    <w:rsid w:val="00CC733B"/>
    <w:rsid w:val="00CD3E3F"/>
    <w:rsid w:val="00CD5C26"/>
    <w:rsid w:val="00CF4AEE"/>
    <w:rsid w:val="00CF75CE"/>
    <w:rsid w:val="00D05DEB"/>
    <w:rsid w:val="00D073B0"/>
    <w:rsid w:val="00D14391"/>
    <w:rsid w:val="00D50D16"/>
    <w:rsid w:val="00D612C9"/>
    <w:rsid w:val="00D63D48"/>
    <w:rsid w:val="00D72AF2"/>
    <w:rsid w:val="00D72C29"/>
    <w:rsid w:val="00D83E91"/>
    <w:rsid w:val="00D91342"/>
    <w:rsid w:val="00D91803"/>
    <w:rsid w:val="00D91907"/>
    <w:rsid w:val="00D95CA7"/>
    <w:rsid w:val="00DA4511"/>
    <w:rsid w:val="00DA5859"/>
    <w:rsid w:val="00DB52B6"/>
    <w:rsid w:val="00DC4282"/>
    <w:rsid w:val="00DC5A0A"/>
    <w:rsid w:val="00DD2182"/>
    <w:rsid w:val="00DD3387"/>
    <w:rsid w:val="00DD50DE"/>
    <w:rsid w:val="00DD7716"/>
    <w:rsid w:val="00DF4E6E"/>
    <w:rsid w:val="00DF5B64"/>
    <w:rsid w:val="00DF6AD1"/>
    <w:rsid w:val="00E024FF"/>
    <w:rsid w:val="00E02DCA"/>
    <w:rsid w:val="00E064C0"/>
    <w:rsid w:val="00E3008C"/>
    <w:rsid w:val="00E349F2"/>
    <w:rsid w:val="00E43380"/>
    <w:rsid w:val="00E57B4B"/>
    <w:rsid w:val="00E60CD2"/>
    <w:rsid w:val="00E60F2D"/>
    <w:rsid w:val="00E61444"/>
    <w:rsid w:val="00E63E2C"/>
    <w:rsid w:val="00E72413"/>
    <w:rsid w:val="00E80B4F"/>
    <w:rsid w:val="00E8139C"/>
    <w:rsid w:val="00E81F85"/>
    <w:rsid w:val="00E82F77"/>
    <w:rsid w:val="00E8528C"/>
    <w:rsid w:val="00E86D44"/>
    <w:rsid w:val="00E90EE6"/>
    <w:rsid w:val="00EA1D52"/>
    <w:rsid w:val="00EB1B29"/>
    <w:rsid w:val="00EC20DD"/>
    <w:rsid w:val="00EE16A2"/>
    <w:rsid w:val="00F21322"/>
    <w:rsid w:val="00F21E2F"/>
    <w:rsid w:val="00F246D9"/>
    <w:rsid w:val="00F2746A"/>
    <w:rsid w:val="00F444AE"/>
    <w:rsid w:val="00F47548"/>
    <w:rsid w:val="00F541DA"/>
    <w:rsid w:val="00F60A8F"/>
    <w:rsid w:val="00F66584"/>
    <w:rsid w:val="00F66809"/>
    <w:rsid w:val="00F70514"/>
    <w:rsid w:val="00F70FA9"/>
    <w:rsid w:val="00F723F8"/>
    <w:rsid w:val="00F72E2D"/>
    <w:rsid w:val="00F7607C"/>
    <w:rsid w:val="00F77555"/>
    <w:rsid w:val="00F778E6"/>
    <w:rsid w:val="00F81D0A"/>
    <w:rsid w:val="00F85CCF"/>
    <w:rsid w:val="00F909B2"/>
    <w:rsid w:val="00F9158D"/>
    <w:rsid w:val="00F9258B"/>
    <w:rsid w:val="00F925B2"/>
    <w:rsid w:val="00F92FDE"/>
    <w:rsid w:val="00FA2584"/>
    <w:rsid w:val="00FA482A"/>
    <w:rsid w:val="00FA6A07"/>
    <w:rsid w:val="00FA73A8"/>
    <w:rsid w:val="00FB0A8A"/>
    <w:rsid w:val="00FB7C67"/>
    <w:rsid w:val="00FC2B12"/>
    <w:rsid w:val="00FD12E7"/>
    <w:rsid w:val="00FD62C0"/>
    <w:rsid w:val="00FE253B"/>
    <w:rsid w:val="00FE5AC1"/>
    <w:rsid w:val="00FE6581"/>
    <w:rsid w:val="00FE78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6C1E73D6"/>
  <w15:docId w15:val="{89C6E3A8-E0D1-4060-A199-B92E36A083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aliases w:val="Normal_body text"/>
    <w:qFormat/>
    <w:rsid w:val="008D504B"/>
    <w:pPr>
      <w:spacing w:after="120" w:line="260" w:lineRule="exact"/>
      <w:ind w:left="14" w:hanging="14"/>
    </w:pPr>
    <w:rPr>
      <w:rFonts w:ascii="Calisto MT" w:eastAsia="Garamond" w:hAnsi="Calisto MT" w:cs="Garamond"/>
      <w:color w:val="000000"/>
      <w:spacing w:val="-1"/>
      <w:sz w:val="20"/>
    </w:rPr>
  </w:style>
  <w:style w:type="paragraph" w:styleId="Heading1">
    <w:name w:val="heading 1"/>
    <w:next w:val="Normal"/>
    <w:link w:val="Heading1Char"/>
    <w:uiPriority w:val="9"/>
    <w:unhideWhenUsed/>
    <w:qFormat/>
    <w:rsid w:val="00FA482A"/>
    <w:pPr>
      <w:keepNext/>
      <w:keepLines/>
      <w:spacing w:after="360" w:line="216" w:lineRule="auto"/>
      <w:ind w:left="14" w:hanging="14"/>
      <w:outlineLvl w:val="0"/>
    </w:pPr>
    <w:rPr>
      <w:rFonts w:ascii="Arial Narrow" w:eastAsia="Futura LT Pro" w:hAnsi="Arial Narrow" w:cs="Futura LT Pro"/>
      <w:b/>
      <w:bCs/>
      <w:color w:val="000000"/>
      <w:sz w:val="28"/>
      <w:szCs w:val="32"/>
    </w:rPr>
  </w:style>
  <w:style w:type="paragraph" w:styleId="Heading2">
    <w:name w:val="heading 2"/>
    <w:next w:val="Normal"/>
    <w:link w:val="Heading2Char"/>
    <w:uiPriority w:val="9"/>
    <w:unhideWhenUsed/>
    <w:qFormat/>
    <w:rsid w:val="00906533"/>
    <w:pPr>
      <w:keepNext/>
      <w:keepLines/>
      <w:spacing w:before="320" w:after="200" w:line="216" w:lineRule="auto"/>
      <w:ind w:left="14" w:hanging="14"/>
      <w:outlineLvl w:val="1"/>
    </w:pPr>
    <w:rPr>
      <w:rFonts w:ascii="Arial Narrow" w:eastAsia="Futura LT Pro" w:hAnsi="Arial Narrow" w:cs="Futura LT Pro"/>
      <w:b/>
      <w:color w:val="4DA988"/>
      <w:sz w:val="24"/>
    </w:rPr>
  </w:style>
  <w:style w:type="paragraph" w:styleId="Heading3">
    <w:name w:val="heading 3"/>
    <w:next w:val="Normal"/>
    <w:link w:val="Heading3Char"/>
    <w:uiPriority w:val="9"/>
    <w:unhideWhenUsed/>
    <w:qFormat/>
    <w:rsid w:val="00906533"/>
    <w:pPr>
      <w:keepNext/>
      <w:keepLines/>
      <w:spacing w:before="280" w:line="280" w:lineRule="exact"/>
      <w:ind w:left="11" w:hanging="11"/>
      <w:outlineLvl w:val="2"/>
    </w:pPr>
    <w:rPr>
      <w:rFonts w:ascii="Arial Narrow" w:eastAsia="Futura LT Pro" w:hAnsi="Arial Narrow" w:cs="Futura LT Pro"/>
      <w:color w:val="000000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906533"/>
    <w:pPr>
      <w:keepNext/>
      <w:keepLines/>
      <w:spacing w:before="240"/>
      <w:outlineLvl w:val="3"/>
    </w:pPr>
    <w:rPr>
      <w:rFonts w:ascii="Arial Narrow" w:eastAsiaTheme="majorEastAsia" w:hAnsi="Arial Narrow" w:cstheme="majorBidi"/>
      <w:i/>
      <w:iCs/>
      <w:color w:val="4DA988"/>
      <w:sz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FA482A"/>
    <w:rPr>
      <w:rFonts w:ascii="Arial Narrow" w:eastAsia="Futura LT Pro" w:hAnsi="Arial Narrow" w:cs="Futura LT Pro"/>
      <w:b/>
      <w:bCs/>
      <w:color w:val="000000"/>
      <w:sz w:val="28"/>
      <w:szCs w:val="32"/>
    </w:rPr>
  </w:style>
  <w:style w:type="character" w:customStyle="1" w:styleId="Heading3Char">
    <w:name w:val="Heading 3 Char"/>
    <w:link w:val="Heading3"/>
    <w:uiPriority w:val="9"/>
    <w:rsid w:val="00906533"/>
    <w:rPr>
      <w:rFonts w:ascii="Arial Narrow" w:eastAsia="Futura LT Pro" w:hAnsi="Arial Narrow" w:cs="Futura LT Pro"/>
      <w:color w:val="000000"/>
    </w:rPr>
  </w:style>
  <w:style w:type="character" w:customStyle="1" w:styleId="Heading2Char">
    <w:name w:val="Heading 2 Char"/>
    <w:link w:val="Heading2"/>
    <w:uiPriority w:val="9"/>
    <w:rsid w:val="00906533"/>
    <w:rPr>
      <w:rFonts w:ascii="Arial Narrow" w:eastAsia="Futura LT Pro" w:hAnsi="Arial Narrow" w:cs="Futura LT Pro"/>
      <w:b/>
      <w:color w:val="4DA988"/>
      <w:sz w:val="24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FA73A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A73A8"/>
    <w:rPr>
      <w:rFonts w:ascii="Garamond" w:eastAsia="Garamond" w:hAnsi="Garamond" w:cs="Garamond"/>
      <w:color w:val="000000"/>
      <w:sz w:val="24"/>
    </w:rPr>
  </w:style>
  <w:style w:type="character" w:styleId="Hyperlink">
    <w:name w:val="Hyperlink"/>
    <w:basedOn w:val="DefaultParagraphFont"/>
    <w:uiPriority w:val="99"/>
    <w:unhideWhenUsed/>
    <w:rsid w:val="008014A9"/>
    <w:rPr>
      <w:color w:val="0563C1" w:themeColor="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0548C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548CB"/>
    <w:pPr>
      <w:spacing w:line="240" w:lineRule="auto"/>
    </w:pPr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548CB"/>
    <w:rPr>
      <w:rFonts w:ascii="Garamond" w:eastAsia="Garamond" w:hAnsi="Garamond" w:cs="Garamond"/>
      <w:color w:val="000000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548C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548CB"/>
    <w:rPr>
      <w:rFonts w:ascii="Garamond" w:eastAsia="Garamond" w:hAnsi="Garamond" w:cs="Garamond"/>
      <w:b/>
      <w:bCs/>
      <w:color w:val="000000"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548C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548CB"/>
    <w:rPr>
      <w:rFonts w:ascii="Segoe UI" w:eastAsia="Garamond" w:hAnsi="Segoe UI" w:cs="Segoe UI"/>
      <w:color w:val="000000"/>
      <w:sz w:val="18"/>
      <w:szCs w:val="18"/>
    </w:rPr>
  </w:style>
  <w:style w:type="paragraph" w:styleId="TOCHeading">
    <w:name w:val="TOC Heading"/>
    <w:basedOn w:val="Heading1"/>
    <w:next w:val="Normal"/>
    <w:uiPriority w:val="39"/>
    <w:unhideWhenUsed/>
    <w:rsid w:val="00DA5859"/>
    <w:pPr>
      <w:spacing w:before="240" w:after="0"/>
      <w:ind w:left="0" w:firstLine="0"/>
      <w:outlineLvl w:val="9"/>
    </w:pPr>
    <w:rPr>
      <w:rFonts w:asciiTheme="majorHAnsi" w:eastAsiaTheme="majorEastAsia" w:hAnsiTheme="majorHAnsi" w:cstheme="majorBidi"/>
      <w:b w:val="0"/>
      <w:color w:val="2E74B5" w:themeColor="accent1" w:themeShade="BF"/>
    </w:rPr>
  </w:style>
  <w:style w:type="paragraph" w:styleId="TOC1">
    <w:name w:val="toc 1"/>
    <w:basedOn w:val="Normal"/>
    <w:next w:val="Normal"/>
    <w:link w:val="TOC1Char"/>
    <w:autoRedefine/>
    <w:uiPriority w:val="39"/>
    <w:unhideWhenUsed/>
    <w:rsid w:val="00DA5859"/>
    <w:pPr>
      <w:spacing w:after="100"/>
      <w:ind w:left="0"/>
    </w:pPr>
  </w:style>
  <w:style w:type="paragraph" w:styleId="TOC2">
    <w:name w:val="toc 2"/>
    <w:basedOn w:val="Normal"/>
    <w:next w:val="Normal"/>
    <w:link w:val="TOC2Char"/>
    <w:autoRedefine/>
    <w:uiPriority w:val="39"/>
    <w:unhideWhenUsed/>
    <w:rsid w:val="00B15D1C"/>
    <w:pPr>
      <w:spacing w:after="100"/>
      <w:ind w:left="240"/>
    </w:pPr>
    <w:rPr>
      <w:noProof/>
      <w:sz w:val="24"/>
      <w:szCs w:val="24"/>
    </w:rPr>
  </w:style>
  <w:style w:type="paragraph" w:styleId="TOC3">
    <w:name w:val="toc 3"/>
    <w:basedOn w:val="Normal"/>
    <w:next w:val="Normal"/>
    <w:link w:val="TOC3Char"/>
    <w:autoRedefine/>
    <w:uiPriority w:val="39"/>
    <w:unhideWhenUsed/>
    <w:rsid w:val="008D504B"/>
    <w:pPr>
      <w:tabs>
        <w:tab w:val="left" w:pos="1701"/>
        <w:tab w:val="right" w:leader="dot" w:pos="9356"/>
      </w:tabs>
      <w:spacing w:after="100"/>
      <w:ind w:left="480"/>
    </w:pPr>
    <w:rPr>
      <w:i/>
      <w:iCs/>
      <w:noProof/>
      <w:szCs w:val="20"/>
    </w:rPr>
  </w:style>
  <w:style w:type="character" w:customStyle="1" w:styleId="ListParagraphChar">
    <w:name w:val="List Paragraph Char"/>
    <w:aliases w:val="Body Before Bullet Char,Paragraph before Bullet Char"/>
    <w:link w:val="ListParagraph"/>
    <w:uiPriority w:val="99"/>
    <w:locked/>
    <w:rsid w:val="00FB7C67"/>
    <w:rPr>
      <w:szCs w:val="24"/>
    </w:rPr>
  </w:style>
  <w:style w:type="paragraph" w:styleId="ListParagraph">
    <w:name w:val="List Paragraph"/>
    <w:aliases w:val="Body Before Bullet,Paragraph before Bullet"/>
    <w:basedOn w:val="Normal"/>
    <w:link w:val="ListParagraphChar"/>
    <w:uiPriority w:val="34"/>
    <w:qFormat/>
    <w:rsid w:val="00FB7C67"/>
    <w:pPr>
      <w:spacing w:line="240" w:lineRule="auto"/>
      <w:ind w:left="0" w:firstLine="0"/>
    </w:pPr>
    <w:rPr>
      <w:rFonts w:asciiTheme="minorHAnsi" w:eastAsiaTheme="minorEastAsia" w:hAnsiTheme="minorHAnsi" w:cstheme="minorBidi"/>
      <w:color w:val="auto"/>
      <w:szCs w:val="24"/>
    </w:rPr>
  </w:style>
  <w:style w:type="paragraph" w:styleId="Revision">
    <w:name w:val="Revision"/>
    <w:hidden/>
    <w:uiPriority w:val="99"/>
    <w:semiHidden/>
    <w:rsid w:val="003500A2"/>
    <w:pPr>
      <w:spacing w:after="0" w:line="240" w:lineRule="auto"/>
    </w:pPr>
    <w:rPr>
      <w:rFonts w:ascii="Garamond" w:eastAsia="Garamond" w:hAnsi="Garamond" w:cs="Garamond"/>
      <w:color w:val="000000"/>
      <w:sz w:val="24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A64F6"/>
    <w:pPr>
      <w:spacing w:after="0" w:line="240" w:lineRule="auto"/>
    </w:pPr>
    <w:rPr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8A64F6"/>
    <w:rPr>
      <w:rFonts w:ascii="Garamond" w:eastAsia="Garamond" w:hAnsi="Garamond" w:cs="Garamond"/>
      <w:color w:val="000000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8A64F6"/>
    <w:rPr>
      <w:vertAlign w:val="superscript"/>
    </w:rPr>
  </w:style>
  <w:style w:type="paragraph" w:customStyle="1" w:styleId="Pa0">
    <w:name w:val="Pa0"/>
    <w:basedOn w:val="Normal"/>
    <w:next w:val="Normal"/>
    <w:uiPriority w:val="99"/>
    <w:rsid w:val="00FE78CD"/>
    <w:pPr>
      <w:autoSpaceDE w:val="0"/>
      <w:autoSpaceDN w:val="0"/>
      <w:adjustRightInd w:val="0"/>
      <w:spacing w:after="0" w:line="241" w:lineRule="atLeast"/>
      <w:ind w:left="0" w:firstLine="0"/>
    </w:pPr>
    <w:rPr>
      <w:rFonts w:ascii="Futura LT Pro Book" w:eastAsiaTheme="minorHAnsi" w:hAnsi="Futura LT Pro Book" w:cstheme="minorBidi"/>
      <w:color w:val="auto"/>
      <w:szCs w:val="24"/>
    </w:rPr>
  </w:style>
  <w:style w:type="character" w:customStyle="1" w:styleId="A3">
    <w:name w:val="A3"/>
    <w:uiPriority w:val="99"/>
    <w:rsid w:val="00FE78CD"/>
    <w:rPr>
      <w:rFonts w:cs="Futura LT Pro Book"/>
      <w:color w:val="211D1E"/>
      <w:sz w:val="20"/>
      <w:szCs w:val="20"/>
    </w:rPr>
  </w:style>
  <w:style w:type="paragraph" w:styleId="Footer">
    <w:name w:val="footer"/>
    <w:basedOn w:val="Normal"/>
    <w:link w:val="FooterChar"/>
    <w:uiPriority w:val="99"/>
    <w:unhideWhenUsed/>
    <w:rsid w:val="00CF75C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F75CE"/>
    <w:rPr>
      <w:rFonts w:ascii="Garamond" w:eastAsia="Garamond" w:hAnsi="Garamond" w:cs="Garamond"/>
      <w:color w:val="000000"/>
      <w:sz w:val="24"/>
    </w:rPr>
  </w:style>
  <w:style w:type="table" w:styleId="TableGrid0">
    <w:name w:val="Table Grid"/>
    <w:basedOn w:val="TableNormal"/>
    <w:uiPriority w:val="39"/>
    <w:rsid w:val="008F29C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llowedHyperlink">
    <w:name w:val="FollowedHyperlink"/>
    <w:basedOn w:val="DefaultParagraphFont"/>
    <w:uiPriority w:val="99"/>
    <w:semiHidden/>
    <w:unhideWhenUsed/>
    <w:rsid w:val="00D91342"/>
    <w:rPr>
      <w:color w:val="954F72" w:themeColor="followedHyperlink"/>
      <w:u w:val="single"/>
    </w:rPr>
  </w:style>
  <w:style w:type="character" w:customStyle="1" w:styleId="Heading4Char">
    <w:name w:val="Heading 4 Char"/>
    <w:basedOn w:val="DefaultParagraphFont"/>
    <w:link w:val="Heading4"/>
    <w:uiPriority w:val="9"/>
    <w:rsid w:val="00906533"/>
    <w:rPr>
      <w:rFonts w:ascii="Arial Narrow" w:eastAsiaTheme="majorEastAsia" w:hAnsi="Arial Narrow" w:cstheme="majorBidi"/>
      <w:i/>
      <w:iCs/>
      <w:color w:val="4DA988"/>
      <w:spacing w:val="-1"/>
    </w:rPr>
  </w:style>
  <w:style w:type="paragraph" w:customStyle="1" w:styleId="FigureTitle">
    <w:name w:val="Figure Title"/>
    <w:qFormat/>
    <w:rsid w:val="000C431C"/>
    <w:pPr>
      <w:spacing w:before="240" w:after="80" w:line="220" w:lineRule="exact"/>
    </w:pPr>
    <w:rPr>
      <w:rFonts w:ascii="Arial" w:eastAsia="Futura LT Pro" w:hAnsi="Arial" w:cs="Futura LT Pro"/>
      <w:b/>
      <w:color w:val="000000"/>
      <w:sz w:val="16"/>
    </w:rPr>
  </w:style>
  <w:style w:type="paragraph" w:customStyle="1" w:styleId="TableTitle">
    <w:name w:val="Table Title"/>
    <w:basedOn w:val="FigureTitle"/>
    <w:qFormat/>
    <w:rsid w:val="0092617B"/>
    <w:pPr>
      <w:spacing w:after="0" w:line="260" w:lineRule="exact"/>
      <w:ind w:left="19"/>
    </w:pPr>
  </w:style>
  <w:style w:type="paragraph" w:customStyle="1" w:styleId="TableFigureSource">
    <w:name w:val="Table Figure Source"/>
    <w:basedOn w:val="Normal"/>
    <w:qFormat/>
    <w:rsid w:val="000C431C"/>
    <w:pPr>
      <w:spacing w:before="120" w:line="200" w:lineRule="exact"/>
      <w:ind w:left="0" w:firstLine="0"/>
    </w:pPr>
    <w:rPr>
      <w:rFonts w:ascii="Arial" w:eastAsia="Futura LT Pro" w:hAnsi="Arial" w:cs="Futura LT Pro"/>
      <w:sz w:val="16"/>
      <w:szCs w:val="16"/>
    </w:rPr>
  </w:style>
  <w:style w:type="paragraph" w:styleId="TOC4">
    <w:name w:val="toc 4"/>
    <w:basedOn w:val="Normal"/>
    <w:next w:val="Normal"/>
    <w:autoRedefine/>
    <w:uiPriority w:val="39"/>
    <w:unhideWhenUsed/>
    <w:rsid w:val="005C0D18"/>
    <w:pPr>
      <w:ind w:left="660"/>
    </w:pPr>
  </w:style>
  <w:style w:type="paragraph" w:styleId="TOC5">
    <w:name w:val="toc 5"/>
    <w:basedOn w:val="Normal"/>
    <w:next w:val="Normal"/>
    <w:autoRedefine/>
    <w:uiPriority w:val="39"/>
    <w:unhideWhenUsed/>
    <w:rsid w:val="005C0D18"/>
    <w:pPr>
      <w:ind w:left="880"/>
    </w:pPr>
  </w:style>
  <w:style w:type="paragraph" w:styleId="TOC6">
    <w:name w:val="toc 6"/>
    <w:basedOn w:val="Normal"/>
    <w:next w:val="Normal"/>
    <w:autoRedefine/>
    <w:uiPriority w:val="39"/>
    <w:unhideWhenUsed/>
    <w:rsid w:val="005C0D18"/>
    <w:pPr>
      <w:ind w:left="1100"/>
    </w:pPr>
  </w:style>
  <w:style w:type="paragraph" w:styleId="TOC7">
    <w:name w:val="toc 7"/>
    <w:basedOn w:val="Normal"/>
    <w:next w:val="Normal"/>
    <w:autoRedefine/>
    <w:uiPriority w:val="39"/>
    <w:unhideWhenUsed/>
    <w:rsid w:val="005C0D18"/>
    <w:pPr>
      <w:ind w:left="1320"/>
    </w:pPr>
  </w:style>
  <w:style w:type="paragraph" w:styleId="TOC8">
    <w:name w:val="toc 8"/>
    <w:basedOn w:val="Normal"/>
    <w:next w:val="Normal"/>
    <w:autoRedefine/>
    <w:uiPriority w:val="39"/>
    <w:unhideWhenUsed/>
    <w:rsid w:val="005C0D18"/>
    <w:pPr>
      <w:ind w:left="1540"/>
    </w:pPr>
  </w:style>
  <w:style w:type="paragraph" w:styleId="TOC9">
    <w:name w:val="toc 9"/>
    <w:basedOn w:val="Normal"/>
    <w:next w:val="Normal"/>
    <w:autoRedefine/>
    <w:uiPriority w:val="39"/>
    <w:unhideWhenUsed/>
    <w:rsid w:val="005C0D18"/>
    <w:pPr>
      <w:ind w:left="1760"/>
    </w:pPr>
  </w:style>
  <w:style w:type="character" w:customStyle="1" w:styleId="UnresolvedMention1">
    <w:name w:val="Unresolved Mention1"/>
    <w:basedOn w:val="DefaultParagraphFont"/>
    <w:uiPriority w:val="99"/>
    <w:rsid w:val="001C012C"/>
    <w:rPr>
      <w:color w:val="808080"/>
      <w:shd w:val="clear" w:color="auto" w:fill="E6E6E6"/>
    </w:rPr>
  </w:style>
  <w:style w:type="character" w:styleId="SubtleEmphasis">
    <w:name w:val="Subtle Emphasis"/>
    <w:basedOn w:val="DefaultParagraphFont"/>
    <w:uiPriority w:val="19"/>
    <w:rsid w:val="00256D81"/>
    <w:rPr>
      <w:i/>
      <w:iCs/>
      <w:color w:val="404040" w:themeColor="text1" w:themeTint="BF"/>
    </w:rPr>
  </w:style>
  <w:style w:type="paragraph" w:customStyle="1" w:styleId="AuthorNames">
    <w:name w:val="Author Names"/>
    <w:basedOn w:val="Normal"/>
    <w:link w:val="AuthorNamesChar"/>
    <w:qFormat/>
    <w:rsid w:val="00FA482A"/>
    <w:pPr>
      <w:spacing w:after="0" w:line="216" w:lineRule="auto"/>
      <w:ind w:left="-187" w:firstLine="0"/>
    </w:pPr>
    <w:rPr>
      <w:rFonts w:ascii="Arial Narrow" w:hAnsi="Arial Narrow"/>
      <w:noProof/>
    </w:rPr>
  </w:style>
  <w:style w:type="character" w:styleId="Strong">
    <w:name w:val="Strong"/>
    <w:basedOn w:val="DefaultParagraphFont"/>
    <w:uiPriority w:val="22"/>
    <w:qFormat/>
    <w:rsid w:val="00FA482A"/>
    <w:rPr>
      <w:b/>
      <w:bCs/>
    </w:rPr>
  </w:style>
  <w:style w:type="character" w:customStyle="1" w:styleId="AuthorNamesChar">
    <w:name w:val="Author Names Char"/>
    <w:basedOn w:val="DefaultParagraphFont"/>
    <w:link w:val="AuthorNames"/>
    <w:rsid w:val="00FA482A"/>
    <w:rPr>
      <w:rFonts w:ascii="Arial Narrow" w:eastAsia="Garamond" w:hAnsi="Arial Narrow" w:cs="Garamond"/>
      <w:noProof/>
      <w:color w:val="000000"/>
      <w:spacing w:val="-1"/>
    </w:rPr>
  </w:style>
  <w:style w:type="paragraph" w:customStyle="1" w:styleId="Bulletlistnormal">
    <w:name w:val="Bullet list_normal"/>
    <w:basedOn w:val="ListParagraph"/>
    <w:link w:val="BulletlistnormalChar"/>
    <w:qFormat/>
    <w:rsid w:val="008D504B"/>
    <w:pPr>
      <w:numPr>
        <w:numId w:val="23"/>
      </w:numPr>
      <w:spacing w:line="260" w:lineRule="exact"/>
    </w:pPr>
    <w:rPr>
      <w:rFonts w:ascii="Calisto MT" w:hAnsi="Calisto MT"/>
    </w:rPr>
  </w:style>
  <w:style w:type="paragraph" w:customStyle="1" w:styleId="contentsstylelist">
    <w:name w:val="contents style list"/>
    <w:basedOn w:val="TOC1"/>
    <w:link w:val="contentsstylelistChar"/>
    <w:qFormat/>
    <w:rsid w:val="007738D8"/>
    <w:pPr>
      <w:tabs>
        <w:tab w:val="right" w:leader="dot" w:pos="9356"/>
      </w:tabs>
    </w:pPr>
    <w:rPr>
      <w:szCs w:val="24"/>
    </w:rPr>
  </w:style>
  <w:style w:type="character" w:customStyle="1" w:styleId="BulletlistnormalChar">
    <w:name w:val="Bullet list_normal Char"/>
    <w:basedOn w:val="ListParagraphChar"/>
    <w:link w:val="Bulletlistnormal"/>
    <w:rsid w:val="008D504B"/>
    <w:rPr>
      <w:rFonts w:ascii="Calisto MT" w:hAnsi="Calisto MT"/>
      <w:spacing w:val="-1"/>
      <w:sz w:val="20"/>
      <w:szCs w:val="24"/>
    </w:rPr>
  </w:style>
  <w:style w:type="paragraph" w:customStyle="1" w:styleId="Subheadlevel1">
    <w:name w:val="Subhead level 1"/>
    <w:basedOn w:val="TOC2"/>
    <w:link w:val="Subheadlevel1Char"/>
    <w:qFormat/>
    <w:rsid w:val="007738D8"/>
  </w:style>
  <w:style w:type="character" w:customStyle="1" w:styleId="TOC1Char">
    <w:name w:val="TOC 1 Char"/>
    <w:basedOn w:val="DefaultParagraphFont"/>
    <w:link w:val="TOC1"/>
    <w:uiPriority w:val="39"/>
    <w:rsid w:val="007738D8"/>
    <w:rPr>
      <w:rFonts w:ascii="Perpetua" w:eastAsia="Garamond" w:hAnsi="Perpetua" w:cs="Garamond"/>
      <w:color w:val="000000"/>
      <w:spacing w:val="-1"/>
    </w:rPr>
  </w:style>
  <w:style w:type="character" w:customStyle="1" w:styleId="contentsstylelistChar">
    <w:name w:val="contents style list Char"/>
    <w:basedOn w:val="TOC1Char"/>
    <w:link w:val="contentsstylelist"/>
    <w:rsid w:val="007738D8"/>
    <w:rPr>
      <w:rFonts w:ascii="Perpetua" w:eastAsia="Garamond" w:hAnsi="Perpetua" w:cs="Garamond"/>
      <w:color w:val="000000"/>
      <w:spacing w:val="-1"/>
      <w:szCs w:val="24"/>
    </w:rPr>
  </w:style>
  <w:style w:type="paragraph" w:customStyle="1" w:styleId="Subheadlevel2">
    <w:name w:val="Subhead level 2"/>
    <w:basedOn w:val="TOC3"/>
    <w:link w:val="Subheadlevel2Char"/>
    <w:qFormat/>
    <w:rsid w:val="007738D8"/>
  </w:style>
  <w:style w:type="character" w:customStyle="1" w:styleId="TOC2Char">
    <w:name w:val="TOC 2 Char"/>
    <w:basedOn w:val="DefaultParagraphFont"/>
    <w:link w:val="TOC2"/>
    <w:uiPriority w:val="39"/>
    <w:rsid w:val="00B15D1C"/>
    <w:rPr>
      <w:rFonts w:ascii="Calisto MT" w:eastAsia="Garamond" w:hAnsi="Calisto MT" w:cs="Garamond"/>
      <w:noProof/>
      <w:color w:val="000000"/>
      <w:spacing w:val="-1"/>
      <w:sz w:val="24"/>
      <w:szCs w:val="24"/>
    </w:rPr>
  </w:style>
  <w:style w:type="character" w:customStyle="1" w:styleId="Subheadlevel1Char">
    <w:name w:val="Subhead level 1 Char"/>
    <w:basedOn w:val="TOC2Char"/>
    <w:link w:val="Subheadlevel1"/>
    <w:rsid w:val="007738D8"/>
    <w:rPr>
      <w:rFonts w:ascii="Perpetua" w:eastAsia="Garamond" w:hAnsi="Perpetua" w:cs="Garamond"/>
      <w:noProof/>
      <w:color w:val="000000"/>
      <w:spacing w:val="-1"/>
      <w:sz w:val="24"/>
      <w:szCs w:val="24"/>
    </w:rPr>
  </w:style>
  <w:style w:type="paragraph" w:customStyle="1" w:styleId="Footnotes">
    <w:name w:val="Footnotes"/>
    <w:basedOn w:val="FootnoteText"/>
    <w:link w:val="FootnotesChar"/>
    <w:qFormat/>
    <w:rsid w:val="00E064C0"/>
    <w:pPr>
      <w:spacing w:line="200" w:lineRule="exact"/>
    </w:pPr>
    <w:rPr>
      <w:rFonts w:ascii="Arial" w:hAnsi="Arial" w:cs="Arial"/>
      <w:sz w:val="16"/>
      <w:szCs w:val="16"/>
    </w:rPr>
  </w:style>
  <w:style w:type="character" w:customStyle="1" w:styleId="TOC3Char">
    <w:name w:val="TOC 3 Char"/>
    <w:basedOn w:val="DefaultParagraphFont"/>
    <w:link w:val="TOC3"/>
    <w:uiPriority w:val="39"/>
    <w:rsid w:val="008D504B"/>
    <w:rPr>
      <w:rFonts w:ascii="Calisto MT" w:eastAsia="Garamond" w:hAnsi="Calisto MT" w:cs="Garamond"/>
      <w:i/>
      <w:iCs/>
      <w:noProof/>
      <w:color w:val="000000"/>
      <w:spacing w:val="-1"/>
      <w:sz w:val="20"/>
      <w:szCs w:val="20"/>
    </w:rPr>
  </w:style>
  <w:style w:type="character" w:customStyle="1" w:styleId="Subheadlevel2Char">
    <w:name w:val="Subhead level 2 Char"/>
    <w:basedOn w:val="TOC3Char"/>
    <w:link w:val="Subheadlevel2"/>
    <w:rsid w:val="007738D8"/>
    <w:rPr>
      <w:rFonts w:ascii="Perpetua" w:eastAsia="Garamond" w:hAnsi="Perpetua" w:cs="Garamond"/>
      <w:i/>
      <w:iCs/>
      <w:noProof/>
      <w:color w:val="000000"/>
      <w:spacing w:val="-1"/>
      <w:sz w:val="24"/>
      <w:szCs w:val="24"/>
    </w:rPr>
  </w:style>
  <w:style w:type="paragraph" w:customStyle="1" w:styleId="2ndbullet">
    <w:name w:val="2nd bullet"/>
    <w:basedOn w:val="ListParagraph"/>
    <w:link w:val="2ndbulletChar"/>
    <w:qFormat/>
    <w:rsid w:val="008D504B"/>
    <w:pPr>
      <w:numPr>
        <w:ilvl w:val="1"/>
        <w:numId w:val="18"/>
      </w:numPr>
      <w:spacing w:line="260" w:lineRule="exact"/>
    </w:pPr>
    <w:rPr>
      <w:rFonts w:ascii="Calisto MT" w:hAnsi="Calisto MT"/>
    </w:rPr>
  </w:style>
  <w:style w:type="character" w:customStyle="1" w:styleId="FootnotesChar">
    <w:name w:val="Footnotes Char"/>
    <w:basedOn w:val="FootnoteTextChar"/>
    <w:link w:val="Footnotes"/>
    <w:rsid w:val="00E064C0"/>
    <w:rPr>
      <w:rFonts w:ascii="Arial" w:eastAsia="Garamond" w:hAnsi="Arial" w:cs="Arial"/>
      <w:color w:val="000000"/>
      <w:spacing w:val="-1"/>
      <w:sz w:val="16"/>
      <w:szCs w:val="16"/>
    </w:rPr>
  </w:style>
  <w:style w:type="paragraph" w:customStyle="1" w:styleId="Source">
    <w:name w:val="Source"/>
    <w:basedOn w:val="Normal"/>
    <w:link w:val="SourceChar"/>
    <w:qFormat/>
    <w:rsid w:val="000C431C"/>
    <w:pPr>
      <w:spacing w:after="228" w:line="259" w:lineRule="auto"/>
      <w:ind w:left="0" w:firstLine="0"/>
      <w:contextualSpacing/>
    </w:pPr>
    <w:rPr>
      <w:rFonts w:ascii="Arial" w:eastAsia="Futura LT Pro" w:hAnsi="Arial" w:cs="Arial"/>
      <w:sz w:val="16"/>
      <w:szCs w:val="16"/>
    </w:rPr>
  </w:style>
  <w:style w:type="character" w:customStyle="1" w:styleId="2ndbulletChar">
    <w:name w:val="2nd bullet Char"/>
    <w:basedOn w:val="ListParagraphChar"/>
    <w:link w:val="2ndbullet"/>
    <w:rsid w:val="008D504B"/>
    <w:rPr>
      <w:rFonts w:ascii="Calisto MT" w:hAnsi="Calisto MT"/>
      <w:spacing w:val="-1"/>
      <w:sz w:val="20"/>
      <w:szCs w:val="24"/>
    </w:rPr>
  </w:style>
  <w:style w:type="paragraph" w:customStyle="1" w:styleId="Tabletext">
    <w:name w:val="Table text"/>
    <w:basedOn w:val="Normal"/>
    <w:link w:val="TabletextChar"/>
    <w:qFormat/>
    <w:rsid w:val="000C431C"/>
    <w:pPr>
      <w:spacing w:after="4" w:line="259" w:lineRule="auto"/>
      <w:ind w:left="0" w:firstLine="0"/>
    </w:pPr>
    <w:rPr>
      <w:rFonts w:ascii="Arial" w:eastAsia="Futura LT Pro" w:hAnsi="Arial" w:cs="Futura LT Pro"/>
      <w:sz w:val="18"/>
      <w:szCs w:val="18"/>
    </w:rPr>
  </w:style>
  <w:style w:type="character" w:customStyle="1" w:styleId="SourceChar">
    <w:name w:val="Source Char"/>
    <w:basedOn w:val="DefaultParagraphFont"/>
    <w:link w:val="Source"/>
    <w:rsid w:val="000C431C"/>
    <w:rPr>
      <w:rFonts w:ascii="Arial" w:eastAsia="Futura LT Pro" w:hAnsi="Arial" w:cs="Arial"/>
      <w:color w:val="000000"/>
      <w:spacing w:val="-1"/>
      <w:sz w:val="16"/>
      <w:szCs w:val="16"/>
    </w:rPr>
  </w:style>
  <w:style w:type="paragraph" w:customStyle="1" w:styleId="References">
    <w:name w:val="References"/>
    <w:basedOn w:val="ListParagraph"/>
    <w:link w:val="ReferencesChar"/>
    <w:qFormat/>
    <w:rsid w:val="008D504B"/>
    <w:pPr>
      <w:numPr>
        <w:numId w:val="26"/>
      </w:numPr>
      <w:spacing w:line="260" w:lineRule="exact"/>
      <w:ind w:left="432" w:hanging="432"/>
    </w:pPr>
    <w:rPr>
      <w:rFonts w:ascii="Calisto MT" w:eastAsia="Futura LT Pro" w:hAnsi="Calisto MT" w:cs="Futura LT Pro"/>
    </w:rPr>
  </w:style>
  <w:style w:type="character" w:customStyle="1" w:styleId="TabletextChar">
    <w:name w:val="Table text Char"/>
    <w:basedOn w:val="DefaultParagraphFont"/>
    <w:link w:val="Tabletext"/>
    <w:rsid w:val="000C431C"/>
    <w:rPr>
      <w:rFonts w:ascii="Arial" w:eastAsia="Futura LT Pro" w:hAnsi="Arial" w:cs="Futura LT Pro"/>
      <w:color w:val="000000"/>
      <w:spacing w:val="-1"/>
      <w:sz w:val="18"/>
      <w:szCs w:val="18"/>
    </w:rPr>
  </w:style>
  <w:style w:type="character" w:customStyle="1" w:styleId="ReferencesChar">
    <w:name w:val="References Char"/>
    <w:basedOn w:val="ListParagraphChar"/>
    <w:link w:val="References"/>
    <w:rsid w:val="008D504B"/>
    <w:rPr>
      <w:rFonts w:ascii="Calisto MT" w:eastAsia="Futura LT Pro" w:hAnsi="Calisto MT" w:cs="Futura LT Pro"/>
      <w:spacing w:val="-1"/>
      <w:sz w:val="20"/>
      <w:szCs w:val="24"/>
    </w:rPr>
  </w:style>
  <w:style w:type="paragraph" w:customStyle="1" w:styleId="covertitle">
    <w:name w:val="cover title"/>
    <w:basedOn w:val="Heading1"/>
    <w:link w:val="covertitleChar"/>
    <w:qFormat/>
    <w:rsid w:val="00FC2B12"/>
    <w:rPr>
      <w:sz w:val="52"/>
    </w:rPr>
  </w:style>
  <w:style w:type="paragraph" w:customStyle="1" w:styleId="coversubtitle">
    <w:name w:val="cover subtitle"/>
    <w:basedOn w:val="Heading2"/>
    <w:link w:val="coversubtitleChar"/>
    <w:qFormat/>
    <w:rsid w:val="00FC2B12"/>
    <w:rPr>
      <w:b w:val="0"/>
      <w:sz w:val="52"/>
    </w:rPr>
  </w:style>
  <w:style w:type="character" w:customStyle="1" w:styleId="covertitleChar">
    <w:name w:val="cover title Char"/>
    <w:basedOn w:val="Heading1Char"/>
    <w:link w:val="covertitle"/>
    <w:rsid w:val="00FC2B12"/>
    <w:rPr>
      <w:rFonts w:ascii="Arial Narrow" w:eastAsia="Futura LT Pro" w:hAnsi="Arial Narrow" w:cs="Futura LT Pro"/>
      <w:b/>
      <w:bCs/>
      <w:color w:val="000000"/>
      <w:sz w:val="52"/>
      <w:szCs w:val="32"/>
    </w:rPr>
  </w:style>
  <w:style w:type="paragraph" w:customStyle="1" w:styleId="coverdate">
    <w:name w:val="cover date"/>
    <w:basedOn w:val="Heading2"/>
    <w:link w:val="coverdateChar"/>
    <w:qFormat/>
    <w:rsid w:val="00DA4511"/>
    <w:rPr>
      <w:b w:val="0"/>
      <w:color w:val="000000" w:themeColor="text1"/>
      <w:sz w:val="28"/>
      <w:szCs w:val="28"/>
    </w:rPr>
  </w:style>
  <w:style w:type="character" w:customStyle="1" w:styleId="coversubtitleChar">
    <w:name w:val="cover subtitle Char"/>
    <w:basedOn w:val="Heading2Char"/>
    <w:link w:val="coversubtitle"/>
    <w:rsid w:val="00FC2B12"/>
    <w:rPr>
      <w:rFonts w:ascii="Arial Narrow" w:eastAsia="Futura LT Pro" w:hAnsi="Arial Narrow" w:cs="Futura LT Pro"/>
      <w:b w:val="0"/>
      <w:color w:val="69BB9E"/>
      <w:sz w:val="52"/>
    </w:rPr>
  </w:style>
  <w:style w:type="character" w:customStyle="1" w:styleId="UnresolvedMention2">
    <w:name w:val="Unresolved Mention2"/>
    <w:basedOn w:val="DefaultParagraphFont"/>
    <w:uiPriority w:val="99"/>
    <w:rsid w:val="00915795"/>
    <w:rPr>
      <w:color w:val="605E5C"/>
      <w:shd w:val="clear" w:color="auto" w:fill="E1DFDD"/>
    </w:rPr>
  </w:style>
  <w:style w:type="character" w:customStyle="1" w:styleId="coverdateChar">
    <w:name w:val="cover date Char"/>
    <w:basedOn w:val="Heading2Char"/>
    <w:link w:val="coverdate"/>
    <w:rsid w:val="00DA4511"/>
    <w:rPr>
      <w:rFonts w:ascii="Arial Narrow" w:eastAsia="Futura LT Pro" w:hAnsi="Arial Narrow" w:cs="Futura LT Pro"/>
      <w:b w:val="0"/>
      <w:color w:val="000000" w:themeColor="text1"/>
      <w:sz w:val="28"/>
      <w:szCs w:val="28"/>
    </w:rPr>
  </w:style>
  <w:style w:type="character" w:customStyle="1" w:styleId="UnresolvedMention3">
    <w:name w:val="Unresolved Mention3"/>
    <w:basedOn w:val="DefaultParagraphFont"/>
    <w:uiPriority w:val="99"/>
    <w:semiHidden/>
    <w:unhideWhenUsed/>
    <w:rsid w:val="00EB1B29"/>
    <w:rPr>
      <w:color w:val="605E5C"/>
      <w:shd w:val="clear" w:color="auto" w:fill="E1DFDD"/>
    </w:rPr>
  </w:style>
  <w:style w:type="character" w:styleId="UnresolvedMention">
    <w:name w:val="Unresolved Mention"/>
    <w:basedOn w:val="DefaultParagraphFont"/>
    <w:uiPriority w:val="99"/>
    <w:semiHidden/>
    <w:unhideWhenUsed/>
    <w:rsid w:val="00B15D1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20536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6406080">
          <w:marLeft w:val="432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8890783">
          <w:marLeft w:val="432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690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7858849">
          <w:marLeft w:val="432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595814">
          <w:marLeft w:val="432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633062">
          <w:marLeft w:val="432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975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02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467634">
          <w:marLeft w:val="432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4176418">
          <w:marLeft w:val="432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408505">
          <w:marLeft w:val="432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6565616">
          <w:marLeft w:val="432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0780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081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4168034">
          <w:marLeft w:val="432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699017">
          <w:marLeft w:val="432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2395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43250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1051243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58680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2135951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04489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1143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212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063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782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247135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2999151">
          <w:marLeft w:val="86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575976">
          <w:marLeft w:val="86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6589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4520820">
          <w:marLeft w:val="432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392558">
          <w:marLeft w:val="432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952281">
          <w:marLeft w:val="432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8454485">
          <w:marLeft w:val="432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4643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575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2098196">
          <w:marLeft w:val="432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9112006">
          <w:marLeft w:val="432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715257">
          <w:marLeft w:val="432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8799328">
          <w:marLeft w:val="86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705204">
          <w:marLeft w:val="432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9746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56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1156017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7603744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804743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669404">
          <w:marLeft w:val="86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37326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471696">
          <w:marLeft w:val="86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240541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868024">
          <w:marLeft w:val="86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291899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3566981">
          <w:marLeft w:val="86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mailto:D4I@unc.edu" TargetMode="External"/><Relationship Id="rId21" Type="http://schemas.openxmlformats.org/officeDocument/2006/relationships/image" Target="media/image9.png"/><Relationship Id="rId42" Type="http://schemas.openxmlformats.org/officeDocument/2006/relationships/hyperlink" Target="mailto:D4I@unc.edu" TargetMode="External"/><Relationship Id="rId47" Type="http://schemas.openxmlformats.org/officeDocument/2006/relationships/hyperlink" Target="http://www.data4impactproject.org/" TargetMode="External"/><Relationship Id="rId63" Type="http://schemas.openxmlformats.org/officeDocument/2006/relationships/hyperlink" Target="http://www.data4impactproject.org/" TargetMode="External"/><Relationship Id="rId68" Type="http://schemas.openxmlformats.org/officeDocument/2006/relationships/hyperlink" Target="mailto:D4I@unc.edu" TargetMode="External"/><Relationship Id="rId84" Type="http://schemas.openxmlformats.org/officeDocument/2006/relationships/hyperlink" Target="mailto:D4I@unc.edu" TargetMode="External"/><Relationship Id="rId89" Type="http://schemas.openxmlformats.org/officeDocument/2006/relationships/hyperlink" Target="http://www.data4impactproject.org/" TargetMode="External"/><Relationship Id="rId16" Type="http://schemas.openxmlformats.org/officeDocument/2006/relationships/image" Target="media/image6.png"/><Relationship Id="rId11" Type="http://schemas.openxmlformats.org/officeDocument/2006/relationships/image" Target="media/image1.jpeg"/><Relationship Id="rId32" Type="http://schemas.openxmlformats.org/officeDocument/2006/relationships/hyperlink" Target="mailto:D4I@unc.edu" TargetMode="External"/><Relationship Id="rId37" Type="http://schemas.openxmlformats.org/officeDocument/2006/relationships/hyperlink" Target="http://www.data4impactproject.org/" TargetMode="External"/><Relationship Id="rId53" Type="http://schemas.openxmlformats.org/officeDocument/2006/relationships/hyperlink" Target="http://www.data4impactproject.org/" TargetMode="External"/><Relationship Id="rId58" Type="http://schemas.openxmlformats.org/officeDocument/2006/relationships/hyperlink" Target="mailto:D4I@unc.edu" TargetMode="External"/><Relationship Id="rId74" Type="http://schemas.openxmlformats.org/officeDocument/2006/relationships/hyperlink" Target="mailto:D4I@unc.edu" TargetMode="External"/><Relationship Id="rId79" Type="http://schemas.openxmlformats.org/officeDocument/2006/relationships/hyperlink" Target="http://www.data4impactproject.org/" TargetMode="External"/><Relationship Id="rId5" Type="http://schemas.openxmlformats.org/officeDocument/2006/relationships/numbering" Target="numbering.xml"/><Relationship Id="rId90" Type="http://schemas.openxmlformats.org/officeDocument/2006/relationships/footer" Target="footer3.xml"/><Relationship Id="rId22" Type="http://schemas.openxmlformats.org/officeDocument/2006/relationships/image" Target="media/image10.png"/><Relationship Id="rId27" Type="http://schemas.openxmlformats.org/officeDocument/2006/relationships/hyperlink" Target="http://www.data4impactproject.org/" TargetMode="External"/><Relationship Id="rId43" Type="http://schemas.openxmlformats.org/officeDocument/2006/relationships/hyperlink" Target="http://www.data4impactproject.org/" TargetMode="External"/><Relationship Id="rId48" Type="http://schemas.openxmlformats.org/officeDocument/2006/relationships/hyperlink" Target="mailto:D4I@unc.edu" TargetMode="External"/><Relationship Id="rId64" Type="http://schemas.openxmlformats.org/officeDocument/2006/relationships/hyperlink" Target="mailto:D4I@unc.edu" TargetMode="External"/><Relationship Id="rId69" Type="http://schemas.openxmlformats.org/officeDocument/2006/relationships/hyperlink" Target="http://www.data4impactproject.org/" TargetMode="External"/><Relationship Id="rId8" Type="http://schemas.openxmlformats.org/officeDocument/2006/relationships/webSettings" Target="webSettings.xml"/><Relationship Id="rId51" Type="http://schemas.openxmlformats.org/officeDocument/2006/relationships/hyperlink" Target="http://www.data4impactproject.org/" TargetMode="External"/><Relationship Id="rId72" Type="http://schemas.openxmlformats.org/officeDocument/2006/relationships/hyperlink" Target="mailto:D4I@unc.edu" TargetMode="External"/><Relationship Id="rId80" Type="http://schemas.openxmlformats.org/officeDocument/2006/relationships/hyperlink" Target="mailto:D4I@unc.edu" TargetMode="External"/><Relationship Id="rId85" Type="http://schemas.openxmlformats.org/officeDocument/2006/relationships/hyperlink" Target="http://www.data4impactproject.org/" TargetMode="External"/><Relationship Id="rId93" Type="http://schemas.openxmlformats.org/officeDocument/2006/relationships/theme" Target="theme/theme1.xml"/><Relationship Id="rId3" Type="http://schemas.openxmlformats.org/officeDocument/2006/relationships/customXml" Target="../customXml/item3.xml"/><Relationship Id="rId12" Type="http://schemas.openxmlformats.org/officeDocument/2006/relationships/image" Target="media/image2.jpeg"/><Relationship Id="rId17" Type="http://schemas.openxmlformats.org/officeDocument/2006/relationships/image" Target="media/image60.png"/><Relationship Id="rId25" Type="http://schemas.openxmlformats.org/officeDocument/2006/relationships/hyperlink" Target="http://www.data4impactproject.org/" TargetMode="External"/><Relationship Id="rId33" Type="http://schemas.openxmlformats.org/officeDocument/2006/relationships/hyperlink" Target="http://www.data4impactproject.org/" TargetMode="External"/><Relationship Id="rId38" Type="http://schemas.openxmlformats.org/officeDocument/2006/relationships/hyperlink" Target="mailto:D4I@unc.edu" TargetMode="External"/><Relationship Id="rId46" Type="http://schemas.openxmlformats.org/officeDocument/2006/relationships/hyperlink" Target="mailto:D4I@unc.edu" TargetMode="External"/><Relationship Id="rId59" Type="http://schemas.openxmlformats.org/officeDocument/2006/relationships/hyperlink" Target="http://www.data4impactproject.org/" TargetMode="External"/><Relationship Id="rId67" Type="http://schemas.openxmlformats.org/officeDocument/2006/relationships/hyperlink" Target="http://www.data4impactproject.org/" TargetMode="External"/><Relationship Id="rId20" Type="http://schemas.openxmlformats.org/officeDocument/2006/relationships/image" Target="media/image8.tiff"/><Relationship Id="rId41" Type="http://schemas.openxmlformats.org/officeDocument/2006/relationships/hyperlink" Target="http://www.data4impactproject.org/" TargetMode="External"/><Relationship Id="rId54" Type="http://schemas.openxmlformats.org/officeDocument/2006/relationships/hyperlink" Target="mailto:D4I@unc.edu" TargetMode="External"/><Relationship Id="rId62" Type="http://schemas.openxmlformats.org/officeDocument/2006/relationships/hyperlink" Target="mailto:D4I@unc.edu" TargetMode="External"/><Relationship Id="rId70" Type="http://schemas.openxmlformats.org/officeDocument/2006/relationships/hyperlink" Target="mailto:D4I@unc.edu" TargetMode="External"/><Relationship Id="rId75" Type="http://schemas.openxmlformats.org/officeDocument/2006/relationships/hyperlink" Target="http://www.data4impactproject.org/" TargetMode="External"/><Relationship Id="rId83" Type="http://schemas.openxmlformats.org/officeDocument/2006/relationships/hyperlink" Target="http://www.data4impactproject.org/" TargetMode="External"/><Relationship Id="rId88" Type="http://schemas.openxmlformats.org/officeDocument/2006/relationships/hyperlink" Target="mailto:D4I@unc.edu" TargetMode="External"/><Relationship Id="rId91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image" Target="media/image5.png"/><Relationship Id="rId23" Type="http://schemas.openxmlformats.org/officeDocument/2006/relationships/image" Target="media/image11.png"/><Relationship Id="rId28" Type="http://schemas.openxmlformats.org/officeDocument/2006/relationships/hyperlink" Target="mailto:D4I@unc.edu" TargetMode="External"/><Relationship Id="rId36" Type="http://schemas.openxmlformats.org/officeDocument/2006/relationships/hyperlink" Target="mailto:D4I@unc.edu" TargetMode="External"/><Relationship Id="rId49" Type="http://schemas.openxmlformats.org/officeDocument/2006/relationships/hyperlink" Target="http://www.data4impactproject.org/" TargetMode="External"/><Relationship Id="rId57" Type="http://schemas.openxmlformats.org/officeDocument/2006/relationships/footer" Target="footer2.xml"/><Relationship Id="rId10" Type="http://schemas.openxmlformats.org/officeDocument/2006/relationships/endnotes" Target="endnotes.xml"/><Relationship Id="rId31" Type="http://schemas.openxmlformats.org/officeDocument/2006/relationships/hyperlink" Target="http://www.data4impactproject.org/" TargetMode="External"/><Relationship Id="rId44" Type="http://schemas.openxmlformats.org/officeDocument/2006/relationships/hyperlink" Target="mailto:D4I@unc.edu" TargetMode="External"/><Relationship Id="rId52" Type="http://schemas.openxmlformats.org/officeDocument/2006/relationships/hyperlink" Target="mailto:D4I@unc.edu" TargetMode="External"/><Relationship Id="rId60" Type="http://schemas.openxmlformats.org/officeDocument/2006/relationships/hyperlink" Target="mailto:D4I@unc.edu" TargetMode="External"/><Relationship Id="rId65" Type="http://schemas.openxmlformats.org/officeDocument/2006/relationships/hyperlink" Target="http://www.data4impactproject.org/" TargetMode="External"/><Relationship Id="rId73" Type="http://schemas.openxmlformats.org/officeDocument/2006/relationships/hyperlink" Target="http://www.data4impactproject.org/" TargetMode="External"/><Relationship Id="rId78" Type="http://schemas.openxmlformats.org/officeDocument/2006/relationships/hyperlink" Target="mailto:D4I@unc.edu" TargetMode="External"/><Relationship Id="rId81" Type="http://schemas.openxmlformats.org/officeDocument/2006/relationships/hyperlink" Target="http://www.data4impactproject.org/" TargetMode="External"/><Relationship Id="rId86" Type="http://schemas.openxmlformats.org/officeDocument/2006/relationships/hyperlink" Target="mailto:D4I@unc.edu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3" Type="http://schemas.openxmlformats.org/officeDocument/2006/relationships/image" Target="media/image3.jpeg"/><Relationship Id="rId18" Type="http://schemas.openxmlformats.org/officeDocument/2006/relationships/image" Target="media/image7.png"/><Relationship Id="rId39" Type="http://schemas.openxmlformats.org/officeDocument/2006/relationships/hyperlink" Target="http://www.data4impactproject.org/" TargetMode="External"/><Relationship Id="rId34" Type="http://schemas.openxmlformats.org/officeDocument/2006/relationships/hyperlink" Target="mailto:D4I@unc.edu" TargetMode="External"/><Relationship Id="rId50" Type="http://schemas.openxmlformats.org/officeDocument/2006/relationships/hyperlink" Target="mailto:D4I@unc.edu" TargetMode="External"/><Relationship Id="rId55" Type="http://schemas.openxmlformats.org/officeDocument/2006/relationships/hyperlink" Target="http://www.data4impactproject.org/" TargetMode="External"/><Relationship Id="rId76" Type="http://schemas.openxmlformats.org/officeDocument/2006/relationships/hyperlink" Target="mailto:D4I@unc.edu" TargetMode="External"/><Relationship Id="rId7" Type="http://schemas.openxmlformats.org/officeDocument/2006/relationships/settings" Target="settings.xml"/><Relationship Id="rId71" Type="http://schemas.openxmlformats.org/officeDocument/2006/relationships/hyperlink" Target="http://www.data4impactproject.org/" TargetMode="External"/><Relationship Id="rId92" Type="http://schemas.openxmlformats.org/officeDocument/2006/relationships/fontTable" Target="fontTable.xml"/><Relationship Id="rId2" Type="http://schemas.openxmlformats.org/officeDocument/2006/relationships/customXml" Target="../customXml/item2.xml"/><Relationship Id="rId29" Type="http://schemas.openxmlformats.org/officeDocument/2006/relationships/hyperlink" Target="http://www.data4impactproject.org/" TargetMode="External"/><Relationship Id="rId24" Type="http://schemas.openxmlformats.org/officeDocument/2006/relationships/hyperlink" Target="mailto:D4I@unc.edu" TargetMode="External"/><Relationship Id="rId40" Type="http://schemas.openxmlformats.org/officeDocument/2006/relationships/hyperlink" Target="mailto:D4I@unc.edu" TargetMode="External"/><Relationship Id="rId45" Type="http://schemas.openxmlformats.org/officeDocument/2006/relationships/hyperlink" Target="http://www.data4impactproject.org/" TargetMode="External"/><Relationship Id="rId66" Type="http://schemas.openxmlformats.org/officeDocument/2006/relationships/hyperlink" Target="mailto:D4I@unc.edu" TargetMode="External"/><Relationship Id="rId87" Type="http://schemas.openxmlformats.org/officeDocument/2006/relationships/hyperlink" Target="http://www.data4impactproject.org/" TargetMode="External"/><Relationship Id="rId61" Type="http://schemas.openxmlformats.org/officeDocument/2006/relationships/hyperlink" Target="http://www.data4impactproject.org/" TargetMode="External"/><Relationship Id="rId82" Type="http://schemas.openxmlformats.org/officeDocument/2006/relationships/hyperlink" Target="mailto:D4I@unc.edu" TargetMode="External"/><Relationship Id="rId19" Type="http://schemas.microsoft.com/office/2007/relationships/hdphoto" Target="media/hdphoto1.wdp"/><Relationship Id="rId14" Type="http://schemas.openxmlformats.org/officeDocument/2006/relationships/image" Target="media/image4.jpeg"/><Relationship Id="rId30" Type="http://schemas.openxmlformats.org/officeDocument/2006/relationships/hyperlink" Target="mailto:D4I@unc.edu" TargetMode="External"/><Relationship Id="rId35" Type="http://schemas.openxmlformats.org/officeDocument/2006/relationships/hyperlink" Target="http://www.data4impactproject.org/" TargetMode="External"/><Relationship Id="rId56" Type="http://schemas.openxmlformats.org/officeDocument/2006/relationships/footer" Target="footer1.xml"/><Relationship Id="rId77" Type="http://schemas.openxmlformats.org/officeDocument/2006/relationships/hyperlink" Target="http://www.data4impactproject.org/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dali\Downloads\D4I_Technical%20Report%20Template%20(3)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E4A79819CA3F3428B644840049B5527" ma:contentTypeVersion="5" ma:contentTypeDescription="Create a new document." ma:contentTypeScope="" ma:versionID="5a768ff60d4876a5b4990baff1ffeb6e">
  <xsd:schema xmlns:xsd="http://www.w3.org/2001/XMLSchema" xmlns:xs="http://www.w3.org/2001/XMLSchema" xmlns:p="http://schemas.microsoft.com/office/2006/metadata/properties" xmlns:ns1="http://schemas.microsoft.com/sharepoint/v3" xmlns:ns2="d8573787-17db-43b5-9af3-2a45e79ab039" xmlns:ns3="13922b43-4eea-40f2-b18b-c20327cdf16c" targetNamespace="http://schemas.microsoft.com/office/2006/metadata/properties" ma:root="true" ma:fieldsID="bd6aa8cb88241ad2c61edf542cfb9ecf" ns1:_="" ns2:_="" ns3:_="">
    <xsd:import namespace="http://schemas.microsoft.com/sharepoint/v3"/>
    <xsd:import namespace="d8573787-17db-43b5-9af3-2a45e79ab039"/>
    <xsd:import namespace="13922b43-4eea-40f2-b18b-c20327cdf16c"/>
    <xsd:element name="properties">
      <xsd:complexType>
        <xsd:sequence>
          <xsd:element name="documentManagement">
            <xsd:complexType>
              <xsd:all>
                <xsd:element ref="ns1:PublishingStartDate" minOccurs="0"/>
                <xsd:element ref="ns1:PublishingExpirationDate" minOccurs="0"/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PublishingStartDate" ma:index="8" nillable="true" ma:displayName="Scheduling Start Date" ma:description="Scheduling Start Date is a site column created by the Publishing feature. It is used to specify the date and time on which this page will first appear to site visitors." ma:hidden="true" ma:internalName="PublishingStartDate">
      <xsd:simpleType>
        <xsd:restriction base="dms:Unknown"/>
      </xsd:simpleType>
    </xsd:element>
    <xsd:element name="PublishingExpirationDate" ma:index="9" nillable="true" ma:displayName="Scheduling End Date" ma:description="Scheduling End Date is a site column created by the Publishing feature. It is used to specify the date and time on which this page will no longer appear to site visitors." ma:hidden="true" ma:internalName="PublishingExpirationDat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8573787-17db-43b5-9af3-2a45e79ab039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3922b43-4eea-40f2-b18b-c20327cdf16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2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3" nillable="true" ma:displayName="MediaServiceFastMetadata" ma:description="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ublishingExpirationDate xmlns="http://schemas.microsoft.com/sharepoint/v3" xsi:nil="true"/>
    <PublishingStartDate xmlns="http://schemas.microsoft.com/sharepoint/v3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E761473-05A3-42E6-80C0-C362E67715B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d8573787-17db-43b5-9af3-2a45e79ab039"/>
    <ds:schemaRef ds:uri="13922b43-4eea-40f2-b18b-c20327cdf16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2B75C523-2CA0-48F2-9937-EA2989DF311B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12F26AD-8423-403C-8E6E-CA207F009073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</ds:schemaRefs>
</ds:datastoreItem>
</file>

<file path=customXml/itemProps4.xml><?xml version="1.0" encoding="utf-8"?>
<ds:datastoreItem xmlns:ds="http://schemas.openxmlformats.org/officeDocument/2006/customXml" ds:itemID="{1F2643F2-F74B-4E92-84BA-BB79B83B7D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D4I_Technical Report Template (3).dotx</Template>
  <TotalTime>6</TotalTime>
  <Pages>23</Pages>
  <Words>3702</Words>
  <Characters>21104</Characters>
  <Application>Microsoft Office Word</Application>
  <DocSecurity>0</DocSecurity>
  <Lines>175</Lines>
  <Paragraphs>49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24757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Disha Ali</dc:creator>
  <cp:keywords/>
  <cp:lastModifiedBy>Wilkes, Becky</cp:lastModifiedBy>
  <cp:revision>4</cp:revision>
  <cp:lastPrinted>2021-02-16T14:22:00Z</cp:lastPrinted>
  <dcterms:created xsi:type="dcterms:W3CDTF">2021-02-16T14:22:00Z</dcterms:created>
  <dcterms:modified xsi:type="dcterms:W3CDTF">2021-03-16T18:17:00Z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0x0101006E4A79819CA3F3428B644840049B5527</vt:lpwstr>
  </property>
</Properties>
</file>